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6"/>
      </w:tblGrid>
      <w:tr w:rsidR="003F16D3" w:rsidRPr="002E37CC" w14:paraId="4EDA1866" w14:textId="77777777" w:rsidTr="00233792">
        <w:trPr>
          <w:trHeight w:hRule="exact" w:val="425"/>
        </w:trPr>
        <w:tc>
          <w:tcPr>
            <w:tcW w:w="9356" w:type="dxa"/>
            <w:vAlign w:val="center"/>
          </w:tcPr>
          <w:p w14:paraId="7287627C" w14:textId="073550EA" w:rsidR="003F16D3" w:rsidRPr="002E37CC" w:rsidRDefault="00D62604" w:rsidP="00D268A7">
            <w:pPr>
              <w:rPr>
                <w:rFonts w:ascii="Arial Narrow" w:hAnsi="Arial Narrow"/>
                <w:b/>
                <w:sz w:val="22"/>
                <w:szCs w:val="22"/>
              </w:rPr>
            </w:pPr>
            <w:r w:rsidRPr="002E37CC">
              <w:rPr>
                <w:rFonts w:ascii="Arial Narrow" w:hAnsi="Arial Narrow"/>
                <w:b/>
                <w:sz w:val="22"/>
                <w:szCs w:val="22"/>
              </w:rPr>
              <w:t>PRILOGA 1</w:t>
            </w:r>
          </w:p>
        </w:tc>
      </w:tr>
      <w:tr w:rsidR="00CE4A5A" w:rsidRPr="002E37CC" w14:paraId="4402DA98" w14:textId="77777777" w:rsidTr="00233792">
        <w:trPr>
          <w:trHeight w:hRule="exact" w:val="567"/>
        </w:trPr>
        <w:tc>
          <w:tcPr>
            <w:tcW w:w="9356" w:type="dxa"/>
            <w:vAlign w:val="center"/>
          </w:tcPr>
          <w:p w14:paraId="477A9069" w14:textId="2C7A785E" w:rsidR="00CE4A5A" w:rsidRPr="002E37CC" w:rsidRDefault="00CE4A5A" w:rsidP="00D268A7">
            <w:pPr>
              <w:rPr>
                <w:rFonts w:ascii="Arial Narrow" w:hAnsi="Arial Narrow"/>
                <w:b/>
                <w:sz w:val="22"/>
                <w:szCs w:val="22"/>
              </w:rPr>
            </w:pPr>
            <w:r w:rsidRPr="002E37CC">
              <w:rPr>
                <w:rFonts w:ascii="Arial Narrow" w:hAnsi="Arial Narrow"/>
                <w:b/>
                <w:sz w:val="22"/>
                <w:szCs w:val="22"/>
              </w:rPr>
              <w:t>IZJAVA ZA OSNOVNO VOZILO</w:t>
            </w:r>
          </w:p>
        </w:tc>
      </w:tr>
    </w:tbl>
    <w:p w14:paraId="1FE6D14E" w14:textId="77777777" w:rsidR="003F16D3" w:rsidRPr="002E37CC" w:rsidRDefault="003F16D3" w:rsidP="003F16D3">
      <w:pPr>
        <w:ind w:right="126"/>
        <w:jc w:val="both"/>
        <w:rPr>
          <w:rFonts w:ascii="Arial Narrow" w:hAnsi="Arial Narrow"/>
        </w:rPr>
      </w:pPr>
    </w:p>
    <w:p w14:paraId="74F8656A" w14:textId="77777777" w:rsidR="003F16D3" w:rsidRPr="002E37CC" w:rsidRDefault="003F16D3" w:rsidP="003F16D3">
      <w:pPr>
        <w:jc w:val="both"/>
        <w:rPr>
          <w:rFonts w:ascii="Arial Narrow" w:hAnsi="Arial Narrow"/>
        </w:rPr>
      </w:pPr>
    </w:p>
    <w:p w14:paraId="785789AB" w14:textId="77777777" w:rsidR="003F16D3" w:rsidRPr="002E37CC" w:rsidRDefault="003F16D3" w:rsidP="003F16D3">
      <w:pPr>
        <w:jc w:val="both"/>
        <w:rPr>
          <w:rFonts w:ascii="Arial Narrow" w:hAnsi="Arial Narrow"/>
        </w:rPr>
      </w:pPr>
      <w:r w:rsidRPr="002E37CC">
        <w:rPr>
          <w:rFonts w:ascii="Arial Narrow" w:hAnsi="Arial Narrow"/>
          <w:b/>
        </w:rPr>
        <w:t>Naziv in naslov:</w:t>
      </w:r>
      <w:r w:rsidRPr="002E37CC">
        <w:rPr>
          <w:rFonts w:ascii="Arial Narrow" w:hAnsi="Arial Narrow"/>
        </w:rPr>
        <w:t xml:space="preserve"> </w:t>
      </w:r>
      <w:r w:rsidRPr="002E37CC">
        <w:rPr>
          <w:rFonts w:ascii="Arial Narrow" w:hAnsi="Arial Narrow"/>
          <w:b/>
        </w:rPr>
        <w:t>______________________________________________________________________</w:t>
      </w:r>
    </w:p>
    <w:p w14:paraId="51495031" w14:textId="7139931B" w:rsidR="003F16D3" w:rsidRPr="002E37CC" w:rsidRDefault="003F16D3" w:rsidP="003F16D3">
      <w:pPr>
        <w:jc w:val="center"/>
        <w:rPr>
          <w:rFonts w:ascii="Arial Narrow" w:hAnsi="Arial Narrow"/>
          <w:sz w:val="18"/>
          <w:szCs w:val="18"/>
        </w:rPr>
      </w:pPr>
      <w:r w:rsidRPr="002E37CC">
        <w:rPr>
          <w:rFonts w:ascii="Arial Narrow" w:hAnsi="Arial Narrow"/>
          <w:sz w:val="18"/>
          <w:szCs w:val="18"/>
        </w:rPr>
        <w:t xml:space="preserve">                                     (</w:t>
      </w:r>
      <w:r w:rsidRPr="002E37CC">
        <w:rPr>
          <w:rFonts w:ascii="Arial Narrow" w:eastAsia="ArialNarrow" w:hAnsi="Arial Narrow" w:cs="Arial"/>
          <w:sz w:val="18"/>
          <w:szCs w:val="18"/>
        </w:rPr>
        <w:t>proizvajalec OV / generalni zastopnik</w:t>
      </w:r>
      <w:r w:rsidR="00491C89" w:rsidRPr="002E37CC">
        <w:rPr>
          <w:rFonts w:ascii="Arial Narrow" w:eastAsia="ArialNarrow" w:hAnsi="Arial Narrow" w:cs="Arial"/>
          <w:sz w:val="18"/>
          <w:szCs w:val="18"/>
        </w:rPr>
        <w:t xml:space="preserve"> </w:t>
      </w:r>
      <w:r w:rsidRPr="002E37CC">
        <w:rPr>
          <w:rFonts w:ascii="Arial Narrow" w:eastAsia="ArialNarrow" w:hAnsi="Arial Narrow" w:cs="Arial"/>
          <w:sz w:val="18"/>
          <w:szCs w:val="18"/>
        </w:rPr>
        <w:t>/</w:t>
      </w:r>
      <w:r w:rsidR="00491C89" w:rsidRPr="002E37CC">
        <w:rPr>
          <w:rFonts w:ascii="Arial Narrow" w:eastAsia="ArialNarrow" w:hAnsi="Arial Narrow" w:cs="Arial"/>
          <w:sz w:val="18"/>
          <w:szCs w:val="18"/>
        </w:rPr>
        <w:t xml:space="preserve"> </w:t>
      </w:r>
      <w:r w:rsidRPr="002E37CC">
        <w:rPr>
          <w:rFonts w:ascii="Arial Narrow" w:eastAsia="ArialNarrow" w:hAnsi="Arial Narrow" w:cs="Arial"/>
          <w:sz w:val="18"/>
          <w:szCs w:val="18"/>
        </w:rPr>
        <w:t>uvoznik za Slovenijo)</w:t>
      </w:r>
    </w:p>
    <w:p w14:paraId="0496575F" w14:textId="77777777" w:rsidR="003F16D3" w:rsidRPr="002E37CC" w:rsidRDefault="003F16D3" w:rsidP="003F16D3">
      <w:pPr>
        <w:ind w:right="126"/>
        <w:jc w:val="both"/>
        <w:rPr>
          <w:rFonts w:ascii="Arial Narrow" w:hAnsi="Arial Narrow"/>
        </w:rPr>
      </w:pPr>
    </w:p>
    <w:p w14:paraId="16A29CC0" w14:textId="77777777" w:rsidR="003F16D3" w:rsidRPr="002E37CC" w:rsidRDefault="003F16D3" w:rsidP="003F16D3">
      <w:pPr>
        <w:rPr>
          <w:rFonts w:ascii="Arial Narrow" w:hAnsi="Arial Narrow" w:cs="Calibri"/>
          <w:b/>
          <w:bCs/>
          <w:iCs/>
        </w:rPr>
      </w:pPr>
      <w:r w:rsidRPr="002E37CC">
        <w:rPr>
          <w:rFonts w:ascii="Arial Narrow" w:eastAsia="ArialNarrow" w:hAnsi="Arial Narrow" w:cs="Arial"/>
        </w:rPr>
        <w:t xml:space="preserve">Številka javnega naročila (JN), na katero se izjava nanaša: </w:t>
      </w:r>
      <w:r w:rsidRPr="002E37CC">
        <w:rPr>
          <w:rFonts w:ascii="Arial Narrow" w:hAnsi="Arial Narrow" w:cs="Calibri"/>
          <w:b/>
          <w:bCs/>
          <w:iCs/>
        </w:rPr>
        <w:fldChar w:fldCharType="begin">
          <w:ffData>
            <w:name w:val=""/>
            <w:enabled/>
            <w:calcOnExit w:val="0"/>
            <w:textInput>
              <w:type w:val="number"/>
              <w:maxLength w:val="4"/>
            </w:textInput>
          </w:ffData>
        </w:fldChar>
      </w:r>
      <w:r w:rsidRPr="002E37CC">
        <w:rPr>
          <w:rFonts w:ascii="Arial Narrow" w:hAnsi="Arial Narrow" w:cs="Calibri"/>
          <w:b/>
          <w:bCs/>
          <w:iCs/>
        </w:rPr>
        <w:instrText xml:space="preserve"> FORMTEXT </w:instrText>
      </w:r>
      <w:r w:rsidRPr="002E37CC">
        <w:rPr>
          <w:rFonts w:ascii="Arial Narrow" w:hAnsi="Arial Narrow" w:cs="Calibri"/>
          <w:b/>
          <w:bCs/>
          <w:iCs/>
        </w:rPr>
      </w:r>
      <w:r w:rsidRPr="002E37CC">
        <w:rPr>
          <w:rFonts w:ascii="Arial Narrow" w:hAnsi="Arial Narrow" w:cs="Calibri"/>
          <w:b/>
          <w:bCs/>
          <w:iCs/>
        </w:rPr>
        <w:fldChar w:fldCharType="separate"/>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rPr>
        <w:fldChar w:fldCharType="end"/>
      </w:r>
    </w:p>
    <w:p w14:paraId="77641EEE" w14:textId="77777777" w:rsidR="003F16D3" w:rsidRPr="002E37CC" w:rsidRDefault="003F16D3" w:rsidP="003F16D3">
      <w:pPr>
        <w:ind w:right="126"/>
        <w:jc w:val="both"/>
        <w:rPr>
          <w:rFonts w:ascii="Arial Narrow" w:hAnsi="Arial Narrow"/>
        </w:rPr>
      </w:pPr>
      <w:bookmarkStart w:id="0" w:name="_GoBack"/>
      <w:bookmarkEnd w:id="0"/>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4"/>
        <w:gridCol w:w="4462"/>
      </w:tblGrid>
      <w:tr w:rsidR="000652F0" w:rsidRPr="002E37CC" w14:paraId="3C1CDABF" w14:textId="77777777" w:rsidTr="00F77FA6">
        <w:trPr>
          <w:trHeight w:hRule="exact" w:val="624"/>
          <w:jc w:val="center"/>
        </w:trPr>
        <w:tc>
          <w:tcPr>
            <w:tcW w:w="9248" w:type="dxa"/>
            <w:gridSpan w:val="2"/>
            <w:tcBorders>
              <w:bottom w:val="double" w:sz="4" w:space="0" w:color="auto"/>
            </w:tcBorders>
            <w:tcMar>
              <w:top w:w="85" w:type="dxa"/>
              <w:left w:w="85" w:type="dxa"/>
              <w:bottom w:w="85" w:type="dxa"/>
              <w:right w:w="85" w:type="dxa"/>
            </w:tcMar>
            <w:vAlign w:val="center"/>
          </w:tcPr>
          <w:p w14:paraId="57037E9B" w14:textId="77777777" w:rsidR="003F16D3" w:rsidRPr="002E37CC" w:rsidRDefault="003F16D3" w:rsidP="002E7EA3">
            <w:pPr>
              <w:spacing w:before="120" w:after="120"/>
              <w:jc w:val="center"/>
              <w:rPr>
                <w:rFonts w:ascii="Arial Narrow" w:hAnsi="Arial Narrow" w:cs="Arial"/>
                <w:b/>
                <w:sz w:val="32"/>
                <w:szCs w:val="32"/>
              </w:rPr>
            </w:pPr>
            <w:r w:rsidRPr="002E37CC">
              <w:rPr>
                <w:rFonts w:ascii="Arial Narrow" w:hAnsi="Arial Narrow" w:cs="Arial"/>
                <w:b/>
                <w:sz w:val="32"/>
                <w:szCs w:val="32"/>
              </w:rPr>
              <w:t>I Z J A V A</w:t>
            </w:r>
          </w:p>
        </w:tc>
      </w:tr>
      <w:tr w:rsidR="000652F0" w:rsidRPr="002E37CC" w14:paraId="24EA08A3" w14:textId="77777777" w:rsidTr="00CC087F">
        <w:trPr>
          <w:trHeight w:val="352"/>
          <w:jc w:val="center"/>
        </w:trPr>
        <w:tc>
          <w:tcPr>
            <w:tcW w:w="9248" w:type="dxa"/>
            <w:gridSpan w:val="2"/>
            <w:tcBorders>
              <w:top w:val="double" w:sz="4" w:space="0" w:color="auto"/>
            </w:tcBorders>
            <w:vAlign w:val="center"/>
          </w:tcPr>
          <w:p w14:paraId="3A00B471" w14:textId="6B94D37B" w:rsidR="003F16D3" w:rsidRPr="002E37CC" w:rsidRDefault="00CA324D" w:rsidP="003F16D3">
            <w:pPr>
              <w:spacing w:before="60"/>
              <w:jc w:val="both"/>
              <w:rPr>
                <w:rFonts w:ascii="Arial Narrow" w:eastAsia="ArialNarrow" w:hAnsi="Arial Narrow" w:cs="Arial"/>
                <w:sz w:val="22"/>
                <w:szCs w:val="22"/>
              </w:rPr>
            </w:pPr>
            <w:r w:rsidRPr="002E37CC">
              <w:rPr>
                <w:rFonts w:ascii="Arial Narrow" w:eastAsia="ArialNarrow" w:hAnsi="Arial Narrow" w:cs="Arial"/>
                <w:sz w:val="22"/>
                <w:szCs w:val="22"/>
              </w:rPr>
              <w:t>Specifikacije predmeta ponudbe (</w:t>
            </w:r>
            <w:r w:rsidR="003F16D3" w:rsidRPr="002E37CC">
              <w:rPr>
                <w:rFonts w:ascii="Arial Narrow" w:eastAsia="ArialNarrow" w:hAnsi="Arial Narrow" w:cs="Arial"/>
                <w:sz w:val="22"/>
                <w:szCs w:val="22"/>
              </w:rPr>
              <w:t>osnovnega vozila</w:t>
            </w:r>
            <w:r w:rsidRPr="002E37CC">
              <w:rPr>
                <w:rFonts w:ascii="Arial Narrow" w:eastAsia="ArialNarrow" w:hAnsi="Arial Narrow" w:cs="Arial"/>
                <w:sz w:val="22"/>
                <w:szCs w:val="22"/>
              </w:rPr>
              <w:t xml:space="preserve"> – v nadaljevanju OV</w:t>
            </w:r>
            <w:r w:rsidR="003F16D3" w:rsidRPr="002E37CC">
              <w:rPr>
                <w:rFonts w:ascii="Arial Narrow" w:eastAsia="ArialNarrow" w:hAnsi="Arial Narrow" w:cs="Arial"/>
                <w:sz w:val="22"/>
                <w:szCs w:val="22"/>
              </w:rPr>
              <w:t>), na katerega se izjava nanaša:</w:t>
            </w:r>
          </w:p>
          <w:p w14:paraId="481731D6" w14:textId="77777777" w:rsidR="003F16D3" w:rsidRPr="002E37CC" w:rsidRDefault="003F16D3" w:rsidP="00F673C2">
            <w:pPr>
              <w:numPr>
                <w:ilvl w:val="0"/>
                <w:numId w:val="39"/>
              </w:numPr>
              <w:spacing w:before="60"/>
              <w:ind w:left="714" w:hanging="357"/>
              <w:jc w:val="both"/>
              <w:rPr>
                <w:rFonts w:ascii="Arial Narrow" w:eastAsia="Calibri" w:hAnsi="Arial Narrow" w:cs="Arial"/>
                <w:sz w:val="22"/>
                <w:szCs w:val="22"/>
                <w:lang w:eastAsia="en-US"/>
              </w:rPr>
            </w:pPr>
            <w:r w:rsidRPr="002E37CC">
              <w:rPr>
                <w:rFonts w:ascii="Arial Narrow" w:eastAsia="ArialNarrow" w:hAnsi="Arial Narrow" w:cs="Arial"/>
                <w:sz w:val="22"/>
                <w:szCs w:val="22"/>
                <w:lang w:eastAsia="en-US"/>
              </w:rPr>
              <w:t xml:space="preserve">Oznaka (model/tip):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p>
          <w:p w14:paraId="3CDFAFF7" w14:textId="77777777" w:rsidR="003F16D3" w:rsidRPr="002E37CC" w:rsidRDefault="003F16D3" w:rsidP="00F673C2">
            <w:pPr>
              <w:numPr>
                <w:ilvl w:val="0"/>
                <w:numId w:val="39"/>
              </w:numPr>
              <w:spacing w:before="60"/>
              <w:ind w:left="714" w:hanging="357"/>
              <w:jc w:val="both"/>
              <w:rPr>
                <w:rFonts w:ascii="Arial Narrow" w:eastAsia="Calibri" w:hAnsi="Arial Narrow" w:cs="Arial"/>
                <w:sz w:val="22"/>
                <w:szCs w:val="22"/>
                <w:lang w:eastAsia="en-US"/>
              </w:rPr>
            </w:pPr>
            <w:r w:rsidRPr="002E37CC">
              <w:rPr>
                <w:rFonts w:ascii="Arial Narrow" w:eastAsia="ArialNarrow" w:hAnsi="Arial Narrow" w:cs="Arial"/>
                <w:sz w:val="22"/>
                <w:szCs w:val="22"/>
                <w:lang w:eastAsia="en-US"/>
              </w:rPr>
              <w:t xml:space="preserve">Motor: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p>
          <w:p w14:paraId="6C6E6CAC" w14:textId="77777777" w:rsidR="003F16D3" w:rsidRPr="002E37CC" w:rsidRDefault="003F16D3" w:rsidP="00F673C2">
            <w:pPr>
              <w:numPr>
                <w:ilvl w:val="0"/>
                <w:numId w:val="39"/>
              </w:numPr>
              <w:spacing w:before="60"/>
              <w:ind w:left="714" w:hanging="357"/>
              <w:jc w:val="both"/>
              <w:rPr>
                <w:rFonts w:ascii="Arial Narrow" w:eastAsia="Calibri" w:hAnsi="Arial Narrow" w:cs="Arial"/>
                <w:sz w:val="22"/>
                <w:szCs w:val="22"/>
                <w:lang w:eastAsia="en-US"/>
              </w:rPr>
            </w:pPr>
            <w:r w:rsidRPr="002E37CC">
              <w:rPr>
                <w:rFonts w:ascii="Arial Narrow" w:eastAsia="ArialNarrow" w:hAnsi="Arial Narrow" w:cs="Arial"/>
                <w:sz w:val="22"/>
                <w:szCs w:val="22"/>
                <w:lang w:eastAsia="en-US"/>
              </w:rPr>
              <w:t xml:space="preserve">Menjalnik: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p>
          <w:p w14:paraId="634BE96F" w14:textId="77777777" w:rsidR="003F16D3" w:rsidRPr="002E37CC" w:rsidRDefault="003F16D3" w:rsidP="00F673C2">
            <w:pPr>
              <w:numPr>
                <w:ilvl w:val="0"/>
                <w:numId w:val="39"/>
              </w:numPr>
              <w:spacing w:before="60"/>
              <w:ind w:left="714" w:hanging="357"/>
              <w:jc w:val="both"/>
              <w:rPr>
                <w:rFonts w:ascii="Arial Narrow" w:eastAsia="Calibri" w:hAnsi="Arial Narrow" w:cs="Arial"/>
                <w:sz w:val="22"/>
                <w:szCs w:val="22"/>
                <w:lang w:eastAsia="en-US"/>
              </w:rPr>
            </w:pPr>
            <w:r w:rsidRPr="002E37CC">
              <w:rPr>
                <w:rFonts w:ascii="Arial Narrow" w:eastAsia="ArialNarrow" w:hAnsi="Arial Narrow" w:cs="Arial"/>
                <w:sz w:val="22"/>
                <w:szCs w:val="22"/>
                <w:lang w:eastAsia="en-US"/>
              </w:rPr>
              <w:t xml:space="preserve">Pogon: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p>
          <w:p w14:paraId="72473757" w14:textId="77777777" w:rsidR="003F16D3" w:rsidRPr="002E37CC" w:rsidRDefault="003F16D3" w:rsidP="00F673C2">
            <w:pPr>
              <w:numPr>
                <w:ilvl w:val="0"/>
                <w:numId w:val="39"/>
              </w:numPr>
              <w:spacing w:before="60"/>
              <w:ind w:left="714" w:hanging="357"/>
              <w:jc w:val="both"/>
              <w:rPr>
                <w:rFonts w:ascii="Arial Narrow" w:eastAsia="Calibri" w:hAnsi="Arial Narrow" w:cs="Arial"/>
                <w:sz w:val="22"/>
                <w:szCs w:val="22"/>
                <w:lang w:eastAsia="en-US"/>
              </w:rPr>
            </w:pPr>
            <w:r w:rsidRPr="002E37CC">
              <w:rPr>
                <w:rFonts w:ascii="Arial Narrow" w:eastAsia="ArialNarrow" w:hAnsi="Arial Narrow" w:cs="Arial"/>
                <w:sz w:val="22"/>
                <w:szCs w:val="22"/>
                <w:lang w:eastAsia="en-US"/>
              </w:rPr>
              <w:t xml:space="preserve">Vzmetenje: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p>
          <w:p w14:paraId="3122F3A7" w14:textId="77777777" w:rsidR="003F16D3" w:rsidRPr="002E37CC" w:rsidRDefault="003F16D3" w:rsidP="00F673C2">
            <w:pPr>
              <w:numPr>
                <w:ilvl w:val="0"/>
                <w:numId w:val="39"/>
              </w:numPr>
              <w:spacing w:before="60"/>
              <w:ind w:left="714" w:hanging="357"/>
              <w:jc w:val="both"/>
              <w:rPr>
                <w:rFonts w:ascii="Arial Narrow" w:eastAsia="Calibri" w:hAnsi="Arial Narrow" w:cs="Arial"/>
                <w:lang w:eastAsia="en-US"/>
              </w:rPr>
            </w:pPr>
            <w:r w:rsidRPr="002E37CC">
              <w:rPr>
                <w:rFonts w:ascii="Arial Narrow" w:eastAsia="ArialNarrow" w:hAnsi="Arial Narrow" w:cs="Arial"/>
                <w:sz w:val="22"/>
                <w:szCs w:val="22"/>
                <w:lang w:eastAsia="en-US"/>
              </w:rPr>
              <w:t xml:space="preserve">Največja dovoljena masa: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r w:rsidRPr="002E37CC">
              <w:rPr>
                <w:rFonts w:ascii="Arial Narrow" w:eastAsia="Calibri" w:hAnsi="Arial Narrow" w:cs="Calibri"/>
                <w:bCs/>
                <w:iCs/>
                <w:sz w:val="22"/>
                <w:szCs w:val="22"/>
                <w:lang w:eastAsia="en-US"/>
              </w:rPr>
              <w:t>.</w:t>
            </w:r>
          </w:p>
        </w:tc>
      </w:tr>
      <w:tr w:rsidR="000652F0" w:rsidRPr="002E37CC" w14:paraId="2FC941CE" w14:textId="77777777" w:rsidTr="00CC087F">
        <w:trPr>
          <w:trHeight w:val="567"/>
          <w:jc w:val="center"/>
        </w:trPr>
        <w:tc>
          <w:tcPr>
            <w:tcW w:w="4838" w:type="dxa"/>
            <w:tcBorders>
              <w:top w:val="double" w:sz="4" w:space="0" w:color="auto"/>
              <w:right w:val="nil"/>
            </w:tcBorders>
          </w:tcPr>
          <w:p w14:paraId="415A2D2E" w14:textId="0FE2FFD8" w:rsidR="003F16D3" w:rsidRPr="002E37CC" w:rsidRDefault="003F16D3" w:rsidP="003F16D3">
            <w:pPr>
              <w:spacing w:before="120" w:after="120"/>
              <w:jc w:val="both"/>
              <w:rPr>
                <w:rFonts w:ascii="Arial Narrow" w:eastAsia="ArialNarrow" w:hAnsi="Arial Narrow" w:cs="Arial"/>
                <w:b/>
                <w:sz w:val="22"/>
                <w:szCs w:val="22"/>
              </w:rPr>
            </w:pPr>
            <w:r w:rsidRPr="002E37CC">
              <w:rPr>
                <w:rFonts w:ascii="Arial Narrow" w:hAnsi="Arial Narrow" w:cs="Calibri"/>
                <w:b/>
                <w:bCs/>
                <w:iCs/>
                <w:sz w:val="22"/>
                <w:szCs w:val="22"/>
              </w:rPr>
              <w:fldChar w:fldCharType="begin">
                <w:ffData>
                  <w:name w:val=""/>
                  <w:enabled/>
                  <w:calcOnExit w:val="0"/>
                  <w:textInput>
                    <w:type w:val="number"/>
                    <w:maxLength w:val="4"/>
                  </w:textInput>
                </w:ffData>
              </w:fldChar>
            </w:r>
            <w:r w:rsidRPr="002E37CC">
              <w:rPr>
                <w:rFonts w:ascii="Arial Narrow" w:hAnsi="Arial Narrow" w:cs="Calibri"/>
                <w:b/>
                <w:bCs/>
                <w:iCs/>
                <w:sz w:val="22"/>
                <w:szCs w:val="22"/>
              </w:rPr>
              <w:instrText xml:space="preserve"> FORMTEXT </w:instrText>
            </w:r>
            <w:r w:rsidRPr="002E37CC">
              <w:rPr>
                <w:rFonts w:ascii="Arial Narrow" w:hAnsi="Arial Narrow" w:cs="Calibri"/>
                <w:b/>
                <w:bCs/>
                <w:iCs/>
                <w:sz w:val="22"/>
                <w:szCs w:val="22"/>
              </w:rPr>
            </w:r>
            <w:r w:rsidRPr="002E37CC">
              <w:rPr>
                <w:rFonts w:ascii="Arial Narrow" w:hAnsi="Arial Narrow" w:cs="Calibri"/>
                <w:b/>
                <w:bCs/>
                <w:iCs/>
                <w:sz w:val="22"/>
                <w:szCs w:val="22"/>
              </w:rPr>
              <w:fldChar w:fldCharType="separate"/>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sz w:val="22"/>
                <w:szCs w:val="22"/>
              </w:rPr>
              <w:fldChar w:fldCharType="end"/>
            </w:r>
            <w:r w:rsidRPr="002E37CC">
              <w:rPr>
                <w:rFonts w:ascii="Arial Narrow" w:hAnsi="Arial Narrow" w:cs="Calibri"/>
                <w:b/>
                <w:bCs/>
                <w:iCs/>
                <w:sz w:val="22"/>
                <w:szCs w:val="22"/>
              </w:rPr>
              <w:t xml:space="preserve">  * </w:t>
            </w:r>
            <w:r w:rsidRPr="002E37CC">
              <w:rPr>
                <w:rFonts w:ascii="Arial Narrow" w:hAnsi="Arial Narrow" w:cs="Calibri"/>
                <w:bCs/>
                <w:iCs/>
                <w:sz w:val="22"/>
                <w:szCs w:val="22"/>
              </w:rPr>
              <w:t xml:space="preserve">Kot </w:t>
            </w:r>
            <w:r w:rsidR="00CA324D" w:rsidRPr="002E37CC">
              <w:rPr>
                <w:rFonts w:ascii="Arial Narrow" w:eastAsia="ArialNarrow" w:hAnsi="Arial Narrow" w:cs="Arial"/>
                <w:sz w:val="22"/>
                <w:szCs w:val="22"/>
              </w:rPr>
              <w:t xml:space="preserve">proizvajalec </w:t>
            </w:r>
            <w:r w:rsidRPr="002E37CC">
              <w:rPr>
                <w:rFonts w:ascii="Arial Narrow" w:eastAsia="ArialNarrow" w:hAnsi="Arial Narrow" w:cs="Arial"/>
                <w:sz w:val="22"/>
                <w:szCs w:val="22"/>
              </w:rPr>
              <w:t>OV</w:t>
            </w:r>
          </w:p>
          <w:p w14:paraId="3B8420FE" w14:textId="77777777" w:rsidR="003F16D3" w:rsidRPr="002E37CC" w:rsidRDefault="003F16D3" w:rsidP="003F16D3">
            <w:pPr>
              <w:spacing w:before="120" w:after="120"/>
              <w:rPr>
                <w:rFonts w:ascii="Arial Narrow" w:eastAsia="ArialNarrow" w:hAnsi="Arial Narrow" w:cs="Arial"/>
                <w:b/>
                <w:sz w:val="22"/>
                <w:szCs w:val="22"/>
              </w:rPr>
            </w:pPr>
            <w:r w:rsidRPr="002E37CC">
              <w:rPr>
                <w:rFonts w:ascii="Arial Narrow" w:hAnsi="Arial Narrow" w:cs="Calibri"/>
                <w:b/>
                <w:bCs/>
                <w:iCs/>
                <w:sz w:val="22"/>
                <w:szCs w:val="22"/>
              </w:rPr>
              <w:fldChar w:fldCharType="begin">
                <w:ffData>
                  <w:name w:val=""/>
                  <w:enabled/>
                  <w:calcOnExit w:val="0"/>
                  <w:textInput>
                    <w:type w:val="number"/>
                    <w:maxLength w:val="4"/>
                  </w:textInput>
                </w:ffData>
              </w:fldChar>
            </w:r>
            <w:r w:rsidRPr="002E37CC">
              <w:rPr>
                <w:rFonts w:ascii="Arial Narrow" w:hAnsi="Arial Narrow" w:cs="Calibri"/>
                <w:b/>
                <w:bCs/>
                <w:iCs/>
                <w:sz w:val="22"/>
                <w:szCs w:val="22"/>
              </w:rPr>
              <w:instrText xml:space="preserve"> FORMTEXT </w:instrText>
            </w:r>
            <w:r w:rsidRPr="002E37CC">
              <w:rPr>
                <w:rFonts w:ascii="Arial Narrow" w:hAnsi="Arial Narrow" w:cs="Calibri"/>
                <w:b/>
                <w:bCs/>
                <w:iCs/>
                <w:sz w:val="22"/>
                <w:szCs w:val="22"/>
              </w:rPr>
            </w:r>
            <w:r w:rsidRPr="002E37CC">
              <w:rPr>
                <w:rFonts w:ascii="Arial Narrow" w:hAnsi="Arial Narrow" w:cs="Calibri"/>
                <w:b/>
                <w:bCs/>
                <w:iCs/>
                <w:sz w:val="22"/>
                <w:szCs w:val="22"/>
              </w:rPr>
              <w:fldChar w:fldCharType="separate"/>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sz w:val="22"/>
                <w:szCs w:val="22"/>
              </w:rPr>
              <w:fldChar w:fldCharType="end"/>
            </w:r>
            <w:r w:rsidRPr="002E37CC">
              <w:rPr>
                <w:rFonts w:ascii="Arial Narrow" w:hAnsi="Arial Narrow" w:cs="Calibri"/>
                <w:b/>
                <w:bCs/>
                <w:iCs/>
                <w:sz w:val="22"/>
                <w:szCs w:val="22"/>
              </w:rPr>
              <w:t xml:space="preserve">  * </w:t>
            </w:r>
            <w:r w:rsidRPr="002E37CC">
              <w:rPr>
                <w:rFonts w:ascii="Arial Narrow" w:eastAsia="ArialNarrow" w:hAnsi="Arial Narrow" w:cs="Arial"/>
                <w:sz w:val="22"/>
                <w:szCs w:val="22"/>
              </w:rPr>
              <w:t>Kot generalni zastopnik/uvoznik za Slovenijo</w:t>
            </w:r>
          </w:p>
        </w:tc>
        <w:tc>
          <w:tcPr>
            <w:tcW w:w="4410" w:type="dxa"/>
            <w:tcBorders>
              <w:top w:val="double" w:sz="4" w:space="0" w:color="auto"/>
              <w:left w:val="nil"/>
            </w:tcBorders>
            <w:vAlign w:val="center"/>
          </w:tcPr>
          <w:p w14:paraId="56F27D99" w14:textId="77777777" w:rsidR="003F16D3" w:rsidRPr="002E37CC" w:rsidRDefault="003F16D3" w:rsidP="003F16D3">
            <w:pPr>
              <w:spacing w:before="120" w:after="120"/>
              <w:jc w:val="center"/>
              <w:rPr>
                <w:rFonts w:ascii="Arial Narrow" w:hAnsi="Arial Narrow" w:cs="Arial"/>
                <w:b/>
              </w:rPr>
            </w:pPr>
            <w:r w:rsidRPr="002E37CC">
              <w:rPr>
                <w:rFonts w:ascii="Arial Narrow" w:hAnsi="Arial Narrow" w:cs="Arial"/>
                <w:b/>
              </w:rPr>
              <w:t>I Z J A V L J A M O</w:t>
            </w:r>
          </w:p>
        </w:tc>
      </w:tr>
      <w:tr w:rsidR="003F16D3" w:rsidRPr="002E37CC" w14:paraId="140B0096" w14:textId="77777777" w:rsidTr="00CC087F">
        <w:trPr>
          <w:trHeight w:val="6318"/>
          <w:jc w:val="center"/>
        </w:trPr>
        <w:tc>
          <w:tcPr>
            <w:tcW w:w="9248" w:type="dxa"/>
            <w:gridSpan w:val="2"/>
            <w:tcBorders>
              <w:top w:val="double" w:sz="4" w:space="0" w:color="auto"/>
            </w:tcBorders>
          </w:tcPr>
          <w:p w14:paraId="56EE52E7" w14:textId="77777777" w:rsidR="003F16D3" w:rsidRPr="002E37CC" w:rsidRDefault="003F16D3" w:rsidP="003F16D3">
            <w:pPr>
              <w:jc w:val="both"/>
              <w:rPr>
                <w:rFonts w:ascii="Arial Narrow" w:eastAsia="ArialNarrow" w:hAnsi="Arial Narrow" w:cs="Arial"/>
                <w:sz w:val="22"/>
                <w:szCs w:val="22"/>
              </w:rPr>
            </w:pPr>
          </w:p>
          <w:p w14:paraId="0FEF444F" w14:textId="77777777" w:rsidR="003F16D3" w:rsidRPr="002E37CC" w:rsidRDefault="003F16D3" w:rsidP="003F16D3">
            <w:pPr>
              <w:jc w:val="both"/>
              <w:rPr>
                <w:rFonts w:ascii="Arial Narrow" w:eastAsia="ArialNarrow" w:hAnsi="Arial Narrow" w:cs="Arial"/>
                <w:sz w:val="22"/>
                <w:szCs w:val="22"/>
              </w:rPr>
            </w:pPr>
            <w:r w:rsidRPr="002E37CC">
              <w:rPr>
                <w:rFonts w:ascii="Arial Narrow" w:eastAsia="ArialNarrow" w:hAnsi="Arial Narrow" w:cs="Arial"/>
                <w:b/>
                <w:sz w:val="22"/>
                <w:szCs w:val="22"/>
              </w:rPr>
              <w:t>[1]</w:t>
            </w:r>
            <w:r w:rsidRPr="002E37CC">
              <w:rPr>
                <w:rFonts w:ascii="Arial Narrow" w:eastAsia="ArialNarrow" w:hAnsi="Arial Narrow" w:cs="Arial"/>
                <w:sz w:val="22"/>
                <w:szCs w:val="22"/>
              </w:rPr>
              <w:t xml:space="preserve">  Da je na OV dopustno naknadno vgraditi zračno vzmetenje (samo v primeru, ko to ni tovarniško vgrajeno) </w:t>
            </w:r>
          </w:p>
          <w:p w14:paraId="691C3CC0" w14:textId="77777777" w:rsidR="003F16D3" w:rsidRPr="002E37CC" w:rsidRDefault="003F16D3" w:rsidP="00F673C2">
            <w:pPr>
              <w:numPr>
                <w:ilvl w:val="0"/>
                <w:numId w:val="39"/>
              </w:numPr>
              <w:ind w:left="714" w:hanging="357"/>
              <w:jc w:val="both"/>
              <w:rPr>
                <w:rFonts w:ascii="Arial Narrow" w:eastAsia="Calibri" w:hAnsi="Arial Narrow" w:cs="Arial"/>
                <w:sz w:val="22"/>
                <w:szCs w:val="22"/>
                <w:lang w:eastAsia="en-US"/>
              </w:rPr>
            </w:pPr>
            <w:r w:rsidRPr="002E37CC">
              <w:rPr>
                <w:rFonts w:ascii="Arial Narrow" w:eastAsia="ArialNarrow" w:hAnsi="Arial Narrow" w:cs="Arial"/>
                <w:sz w:val="22"/>
                <w:szCs w:val="22"/>
                <w:lang w:eastAsia="en-US"/>
              </w:rPr>
              <w:t xml:space="preserve">proizvajalca: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p>
          <w:p w14:paraId="7B537879" w14:textId="77777777" w:rsidR="003F16D3" w:rsidRPr="002E37CC" w:rsidRDefault="003F16D3" w:rsidP="00F673C2">
            <w:pPr>
              <w:numPr>
                <w:ilvl w:val="0"/>
                <w:numId w:val="39"/>
              </w:numPr>
              <w:ind w:left="714" w:hanging="357"/>
              <w:jc w:val="both"/>
              <w:rPr>
                <w:rFonts w:ascii="Arial Narrow" w:eastAsia="Calibri" w:hAnsi="Arial Narrow" w:cs="Arial"/>
                <w:sz w:val="22"/>
                <w:szCs w:val="22"/>
                <w:lang w:eastAsia="en-US"/>
              </w:rPr>
            </w:pPr>
            <w:r w:rsidRPr="002E37CC">
              <w:rPr>
                <w:rFonts w:ascii="Arial Narrow" w:eastAsia="ArialNarrow" w:hAnsi="Arial Narrow" w:cs="Arial"/>
                <w:sz w:val="22"/>
                <w:szCs w:val="22"/>
                <w:lang w:eastAsia="en-US"/>
              </w:rPr>
              <w:t xml:space="preserve">oznaka/model/tip: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r w:rsidRPr="002E37CC">
              <w:rPr>
                <w:rFonts w:ascii="Arial Narrow" w:eastAsia="Calibri" w:hAnsi="Arial Narrow" w:cs="Calibri"/>
                <w:b/>
                <w:bCs/>
                <w:iCs/>
                <w:sz w:val="22"/>
                <w:szCs w:val="22"/>
                <w:lang w:eastAsia="en-US"/>
              </w:rPr>
              <w:t>.</w:t>
            </w:r>
          </w:p>
          <w:p w14:paraId="4C41BB48" w14:textId="77777777" w:rsidR="003F16D3" w:rsidRPr="002E37CC" w:rsidRDefault="003F16D3" w:rsidP="003F16D3">
            <w:pPr>
              <w:jc w:val="both"/>
              <w:rPr>
                <w:rFonts w:ascii="Arial Narrow" w:eastAsia="ArialNarrow" w:hAnsi="Arial Narrow" w:cs="Arial"/>
                <w:sz w:val="22"/>
                <w:szCs w:val="22"/>
              </w:rPr>
            </w:pPr>
          </w:p>
          <w:p w14:paraId="10BAA6C8" w14:textId="0659DEA7" w:rsidR="003F16D3" w:rsidRPr="002E37CC" w:rsidRDefault="003F16D3" w:rsidP="003F16D3">
            <w:pPr>
              <w:jc w:val="both"/>
              <w:rPr>
                <w:rFonts w:ascii="Arial Narrow" w:eastAsia="ArialNarrow" w:hAnsi="Arial Narrow" w:cs="Arial"/>
                <w:sz w:val="22"/>
                <w:szCs w:val="22"/>
              </w:rPr>
            </w:pPr>
            <w:r w:rsidRPr="002E37CC">
              <w:rPr>
                <w:rFonts w:ascii="Arial Narrow" w:eastAsia="ArialNarrow" w:hAnsi="Arial Narrow" w:cs="Arial"/>
                <w:b/>
                <w:sz w:val="22"/>
                <w:szCs w:val="22"/>
              </w:rPr>
              <w:t>[2]</w:t>
            </w:r>
            <w:r w:rsidRPr="002E37CC">
              <w:rPr>
                <w:rFonts w:ascii="Arial Narrow" w:eastAsia="ArialNarrow" w:hAnsi="Arial Narrow" w:cs="Arial"/>
                <w:sz w:val="22"/>
                <w:szCs w:val="22"/>
              </w:rPr>
              <w:t xml:space="preserve">  Da so predelava/dodelava in opremljanje OV v </w:t>
            </w:r>
            <w:r w:rsidR="00930930" w:rsidRPr="002E37CC">
              <w:rPr>
                <w:rFonts w:ascii="Arial Narrow" w:eastAsia="ArialNarrow" w:hAnsi="Arial Narrow" w:cs="Arial"/>
                <w:sz w:val="22"/>
                <w:szCs w:val="22"/>
              </w:rPr>
              <w:t xml:space="preserve">RV </w:t>
            </w:r>
            <w:r w:rsidRPr="002E37CC">
              <w:rPr>
                <w:rFonts w:ascii="Arial Narrow" w:eastAsia="ArialNarrow" w:hAnsi="Arial Narrow" w:cs="Arial"/>
                <w:sz w:val="22"/>
                <w:szCs w:val="22"/>
              </w:rPr>
              <w:t xml:space="preserve">in za to potrebni posegi na OV odobreni s strani proizvajalca OV. </w:t>
            </w:r>
          </w:p>
          <w:p w14:paraId="639CF02A" w14:textId="77777777" w:rsidR="003F16D3" w:rsidRPr="002E37CC" w:rsidRDefault="003F16D3" w:rsidP="003F16D3">
            <w:pPr>
              <w:jc w:val="both"/>
              <w:rPr>
                <w:rFonts w:ascii="Arial Narrow" w:eastAsia="ArialNarrow" w:hAnsi="Arial Narrow" w:cs="Arial"/>
                <w:sz w:val="22"/>
                <w:szCs w:val="22"/>
              </w:rPr>
            </w:pPr>
          </w:p>
          <w:p w14:paraId="16B66D3A" w14:textId="0922F9C1" w:rsidR="003F16D3" w:rsidRPr="002E37CC" w:rsidRDefault="003F16D3" w:rsidP="003F16D3">
            <w:pPr>
              <w:jc w:val="both"/>
              <w:rPr>
                <w:rFonts w:ascii="Arial Narrow" w:eastAsia="ArialNarrow" w:hAnsi="Arial Narrow" w:cs="Arial"/>
                <w:sz w:val="22"/>
                <w:szCs w:val="22"/>
              </w:rPr>
            </w:pPr>
            <w:r w:rsidRPr="002E37CC">
              <w:rPr>
                <w:rFonts w:ascii="Arial Narrow" w:eastAsia="ArialNarrow" w:hAnsi="Arial Narrow" w:cs="Arial"/>
                <w:b/>
                <w:sz w:val="22"/>
                <w:szCs w:val="22"/>
              </w:rPr>
              <w:t>[3]</w:t>
            </w:r>
            <w:r w:rsidRPr="002E37CC">
              <w:rPr>
                <w:rFonts w:ascii="Arial Narrow" w:eastAsia="ArialNarrow" w:hAnsi="Arial Narrow" w:cs="Arial"/>
                <w:sz w:val="22"/>
                <w:szCs w:val="22"/>
              </w:rPr>
              <w:t xml:space="preserve">  Da sme največja dovoljena masa vozila po predelavi/dodelavi i</w:t>
            </w:r>
            <w:r w:rsidR="00930930" w:rsidRPr="002E37CC">
              <w:rPr>
                <w:rFonts w:ascii="Arial Narrow" w:eastAsia="ArialNarrow" w:hAnsi="Arial Narrow" w:cs="Arial"/>
                <w:sz w:val="22"/>
                <w:szCs w:val="22"/>
              </w:rPr>
              <w:t>n opremljanju v RV</w:t>
            </w:r>
            <w:r w:rsidRPr="002E37CC">
              <w:rPr>
                <w:rFonts w:ascii="Arial Narrow" w:eastAsia="ArialNarrow" w:hAnsi="Arial Narrow" w:cs="Arial"/>
                <w:sz w:val="22"/>
                <w:szCs w:val="22"/>
              </w:rPr>
              <w:t xml:space="preserve"> znašati največ: </w:t>
            </w:r>
            <w:r w:rsidRPr="002E37CC">
              <w:rPr>
                <w:rFonts w:ascii="Arial Narrow" w:hAnsi="Arial Narrow" w:cs="Calibri"/>
                <w:b/>
                <w:bCs/>
                <w:iCs/>
                <w:sz w:val="22"/>
                <w:szCs w:val="22"/>
              </w:rPr>
              <w:fldChar w:fldCharType="begin">
                <w:ffData>
                  <w:name w:val=""/>
                  <w:enabled/>
                  <w:calcOnExit w:val="0"/>
                  <w:textInput>
                    <w:type w:val="number"/>
                    <w:maxLength w:val="4"/>
                  </w:textInput>
                </w:ffData>
              </w:fldChar>
            </w:r>
            <w:r w:rsidRPr="002E37CC">
              <w:rPr>
                <w:rFonts w:ascii="Arial Narrow" w:hAnsi="Arial Narrow" w:cs="Calibri"/>
                <w:b/>
                <w:bCs/>
                <w:iCs/>
                <w:sz w:val="22"/>
                <w:szCs w:val="22"/>
              </w:rPr>
              <w:instrText xml:space="preserve"> FORMTEXT </w:instrText>
            </w:r>
            <w:r w:rsidRPr="002E37CC">
              <w:rPr>
                <w:rFonts w:ascii="Arial Narrow" w:hAnsi="Arial Narrow" w:cs="Calibri"/>
                <w:b/>
                <w:bCs/>
                <w:iCs/>
                <w:sz w:val="22"/>
                <w:szCs w:val="22"/>
              </w:rPr>
            </w:r>
            <w:r w:rsidRPr="002E37CC">
              <w:rPr>
                <w:rFonts w:ascii="Arial Narrow" w:hAnsi="Arial Narrow" w:cs="Calibri"/>
                <w:b/>
                <w:bCs/>
                <w:iCs/>
                <w:sz w:val="22"/>
                <w:szCs w:val="22"/>
              </w:rPr>
              <w:fldChar w:fldCharType="separate"/>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sz w:val="22"/>
                <w:szCs w:val="22"/>
              </w:rPr>
              <w:fldChar w:fldCharType="end"/>
            </w:r>
            <w:r w:rsidRPr="002E37CC">
              <w:rPr>
                <w:rFonts w:ascii="Arial Narrow" w:hAnsi="Arial Narrow" w:cs="Calibri"/>
                <w:b/>
                <w:bCs/>
                <w:iCs/>
                <w:sz w:val="22"/>
                <w:szCs w:val="22"/>
              </w:rPr>
              <w:t>.</w:t>
            </w:r>
          </w:p>
          <w:p w14:paraId="6F89081C" w14:textId="77777777" w:rsidR="003F16D3" w:rsidRPr="002E37CC" w:rsidRDefault="003F16D3" w:rsidP="003F16D3">
            <w:pPr>
              <w:jc w:val="both"/>
              <w:rPr>
                <w:rFonts w:ascii="Arial Narrow" w:eastAsia="ArialNarrow" w:hAnsi="Arial Narrow" w:cs="Arial"/>
                <w:sz w:val="22"/>
                <w:szCs w:val="22"/>
              </w:rPr>
            </w:pPr>
          </w:p>
          <w:p w14:paraId="7709034B" w14:textId="6D462998" w:rsidR="003F16D3" w:rsidRPr="002E37CC" w:rsidRDefault="003F16D3" w:rsidP="003F16D3">
            <w:pPr>
              <w:jc w:val="both"/>
              <w:rPr>
                <w:rFonts w:ascii="Arial Narrow" w:eastAsia="ArialNarrow" w:hAnsi="Arial Narrow" w:cs="Arial"/>
                <w:sz w:val="22"/>
                <w:szCs w:val="22"/>
              </w:rPr>
            </w:pPr>
            <w:r w:rsidRPr="002E37CC">
              <w:rPr>
                <w:rFonts w:ascii="Arial Narrow" w:eastAsia="ArialNarrow" w:hAnsi="Arial Narrow" w:cs="Arial"/>
                <w:b/>
                <w:sz w:val="22"/>
                <w:szCs w:val="22"/>
              </w:rPr>
              <w:t>[4]</w:t>
            </w:r>
            <w:r w:rsidRPr="002E37CC">
              <w:rPr>
                <w:rFonts w:ascii="Arial Narrow" w:eastAsia="ArialNarrow" w:hAnsi="Arial Narrow" w:cs="Arial"/>
                <w:sz w:val="22"/>
                <w:szCs w:val="22"/>
              </w:rPr>
              <w:t xml:space="preserve">  Da predelava/dodelava in o</w:t>
            </w:r>
            <w:r w:rsidR="00930930" w:rsidRPr="002E37CC">
              <w:rPr>
                <w:rFonts w:ascii="Arial Narrow" w:eastAsia="ArialNarrow" w:hAnsi="Arial Narrow" w:cs="Arial"/>
                <w:sz w:val="22"/>
                <w:szCs w:val="22"/>
              </w:rPr>
              <w:t>premljanje OV v RV</w:t>
            </w:r>
            <w:r w:rsidRPr="002E37CC">
              <w:rPr>
                <w:rFonts w:ascii="Arial Narrow" w:eastAsia="ArialNarrow" w:hAnsi="Arial Narrow" w:cs="Arial"/>
                <w:sz w:val="22"/>
                <w:szCs w:val="22"/>
              </w:rPr>
              <w:t xml:space="preserve"> in za to potrebni posegi na OV ne vplivajo na splošno, najmanj </w:t>
            </w:r>
            <w:proofErr w:type="spellStart"/>
            <w:r w:rsidRPr="002E37CC">
              <w:rPr>
                <w:rFonts w:ascii="Arial Narrow" w:eastAsia="ArialNarrow" w:hAnsi="Arial Narrow" w:cs="Arial"/>
                <w:sz w:val="22"/>
                <w:szCs w:val="22"/>
              </w:rPr>
              <w:t>dvo</w:t>
            </w:r>
            <w:proofErr w:type="spellEnd"/>
            <w:r w:rsidRPr="002E37CC">
              <w:rPr>
                <w:rFonts w:ascii="Arial Narrow" w:eastAsia="ArialNarrow" w:hAnsi="Arial Narrow" w:cs="Arial"/>
                <w:sz w:val="22"/>
                <w:szCs w:val="22"/>
              </w:rPr>
              <w:t xml:space="preserve">- (2) letno garancijsko dobo OV. </w:t>
            </w:r>
          </w:p>
          <w:p w14:paraId="2FD04E75" w14:textId="77777777" w:rsidR="003F16D3" w:rsidRPr="002E37CC" w:rsidRDefault="003F16D3" w:rsidP="003F16D3">
            <w:pPr>
              <w:jc w:val="both"/>
              <w:rPr>
                <w:rFonts w:ascii="Arial Narrow" w:eastAsia="ArialNarrow" w:hAnsi="Arial Narrow" w:cs="Arial"/>
                <w:sz w:val="22"/>
                <w:szCs w:val="22"/>
              </w:rPr>
            </w:pPr>
          </w:p>
          <w:p w14:paraId="6C6F1383" w14:textId="475AF6A2" w:rsidR="003F16D3" w:rsidRPr="002E37CC" w:rsidRDefault="003F16D3" w:rsidP="003F16D3">
            <w:pPr>
              <w:jc w:val="both"/>
              <w:rPr>
                <w:rFonts w:ascii="Arial Narrow" w:eastAsia="ArialNarrow" w:hAnsi="Arial Narrow" w:cs="Arial"/>
                <w:sz w:val="22"/>
                <w:szCs w:val="22"/>
              </w:rPr>
            </w:pPr>
            <w:r w:rsidRPr="002E37CC">
              <w:rPr>
                <w:rFonts w:ascii="Arial Narrow" w:eastAsia="ArialNarrow" w:hAnsi="Arial Narrow" w:cs="Arial"/>
                <w:b/>
                <w:sz w:val="22"/>
                <w:szCs w:val="22"/>
              </w:rPr>
              <w:t>[5]</w:t>
            </w:r>
            <w:r w:rsidR="007058E4" w:rsidRPr="002E37CC">
              <w:rPr>
                <w:rFonts w:ascii="Arial Narrow" w:eastAsia="ArialNarrow" w:hAnsi="Arial Narrow" w:cs="Arial"/>
                <w:sz w:val="22"/>
                <w:szCs w:val="22"/>
              </w:rPr>
              <w:t xml:space="preserve">  Da je za tretje (3.), </w:t>
            </w:r>
            <w:r w:rsidRPr="002E37CC">
              <w:rPr>
                <w:rFonts w:ascii="Arial Narrow" w:eastAsia="ArialNarrow" w:hAnsi="Arial Narrow" w:cs="Arial"/>
                <w:sz w:val="22"/>
                <w:szCs w:val="22"/>
              </w:rPr>
              <w:t>četrto (4.)</w:t>
            </w:r>
            <w:r w:rsidR="007058E4" w:rsidRPr="002E37CC">
              <w:rPr>
                <w:rFonts w:ascii="Arial Narrow" w:eastAsia="ArialNarrow" w:hAnsi="Arial Narrow" w:cs="Arial"/>
                <w:sz w:val="22"/>
                <w:szCs w:val="22"/>
              </w:rPr>
              <w:t xml:space="preserve"> in peto (5)</w:t>
            </w:r>
            <w:r w:rsidRPr="002E37CC">
              <w:rPr>
                <w:rFonts w:ascii="Arial Narrow" w:eastAsia="ArialNarrow" w:hAnsi="Arial Narrow" w:cs="Arial"/>
                <w:sz w:val="22"/>
                <w:szCs w:val="22"/>
              </w:rPr>
              <w:t xml:space="preserve"> leto po predaji</w:t>
            </w:r>
            <w:r w:rsidR="006E186E">
              <w:rPr>
                <w:rFonts w:ascii="Arial Narrow" w:eastAsia="ArialNarrow" w:hAnsi="Arial Narrow" w:cs="Arial"/>
                <w:sz w:val="22"/>
                <w:szCs w:val="22"/>
              </w:rPr>
              <w:t xml:space="preserve"> vozila naročniku ali najmanj 20</w:t>
            </w:r>
            <w:r w:rsidRPr="002E37CC">
              <w:rPr>
                <w:rFonts w:ascii="Arial Narrow" w:eastAsia="ArialNarrow" w:hAnsi="Arial Narrow" w:cs="Arial"/>
                <w:sz w:val="22"/>
                <w:szCs w:val="22"/>
              </w:rPr>
              <w:t>0 000 prevoženih kilo</w:t>
            </w:r>
            <w:r w:rsidR="007A5681" w:rsidRPr="002E37CC">
              <w:rPr>
                <w:rFonts w:ascii="Arial Narrow" w:eastAsia="ArialNarrow" w:hAnsi="Arial Narrow" w:cs="Arial"/>
                <w:sz w:val="22"/>
                <w:szCs w:val="22"/>
              </w:rPr>
              <w:t xml:space="preserve">metrov (kar nastopi prej) podana podaljšana garancija za celotno </w:t>
            </w:r>
            <w:r w:rsidR="00571D00" w:rsidRPr="002E37CC">
              <w:rPr>
                <w:rFonts w:ascii="Arial Narrow" w:eastAsia="ArialNarrow" w:hAnsi="Arial Narrow" w:cs="Arial"/>
                <w:sz w:val="22"/>
                <w:szCs w:val="22"/>
              </w:rPr>
              <w:t>OV</w:t>
            </w:r>
            <w:r w:rsidR="006E186E">
              <w:rPr>
                <w:rFonts w:ascii="Arial Narrow" w:eastAsia="ArialNarrow" w:hAnsi="Arial Narrow" w:cs="Arial"/>
                <w:sz w:val="22"/>
                <w:szCs w:val="22"/>
              </w:rPr>
              <w:t xml:space="preserve"> ali najmanj podaljšano jamstvo za celotno OV</w:t>
            </w:r>
            <w:r w:rsidR="007A5681" w:rsidRPr="002E37CC">
              <w:rPr>
                <w:rFonts w:ascii="Arial Narrow" w:eastAsia="ArialNarrow" w:hAnsi="Arial Narrow" w:cs="Arial"/>
                <w:sz w:val="22"/>
                <w:szCs w:val="22"/>
              </w:rPr>
              <w:t xml:space="preserve">, </w:t>
            </w:r>
            <w:r w:rsidRPr="002E37CC">
              <w:rPr>
                <w:rFonts w:ascii="Arial Narrow" w:eastAsia="ArialNarrow" w:hAnsi="Arial Narrow" w:cs="Arial"/>
                <w:sz w:val="22"/>
                <w:szCs w:val="22"/>
              </w:rPr>
              <w:t>sama predelava/dodelava in o</w:t>
            </w:r>
            <w:r w:rsidR="00930930" w:rsidRPr="002E37CC">
              <w:rPr>
                <w:rFonts w:ascii="Arial Narrow" w:eastAsia="ArialNarrow" w:hAnsi="Arial Narrow" w:cs="Arial"/>
                <w:sz w:val="22"/>
                <w:szCs w:val="22"/>
              </w:rPr>
              <w:t>premljanje OV v RV</w:t>
            </w:r>
            <w:r w:rsidRPr="002E37CC">
              <w:rPr>
                <w:rFonts w:ascii="Arial Narrow" w:eastAsia="ArialNarrow" w:hAnsi="Arial Narrow" w:cs="Arial"/>
                <w:sz w:val="22"/>
                <w:szCs w:val="22"/>
              </w:rPr>
              <w:t xml:space="preserve"> in za to potrebni posegi na OV pa ne vplivajo na splošne pogoje podaljšane</w:t>
            </w:r>
            <w:r w:rsidR="007A5681" w:rsidRPr="002E37CC">
              <w:rPr>
                <w:rFonts w:ascii="Arial Narrow" w:eastAsia="ArialNarrow" w:hAnsi="Arial Narrow" w:cs="Arial"/>
                <w:sz w:val="22"/>
                <w:szCs w:val="22"/>
              </w:rPr>
              <w:t xml:space="preserve"> garancije</w:t>
            </w:r>
            <w:r w:rsidR="006E186E">
              <w:rPr>
                <w:rFonts w:ascii="Arial Narrow" w:eastAsia="ArialNarrow" w:hAnsi="Arial Narrow" w:cs="Arial"/>
                <w:sz w:val="22"/>
                <w:szCs w:val="22"/>
              </w:rPr>
              <w:t xml:space="preserve"> ali najmanj podaljšanega jamstva, podano</w:t>
            </w:r>
            <w:r w:rsidRPr="002E37CC">
              <w:rPr>
                <w:rFonts w:ascii="Arial Narrow" w:eastAsia="ArialNarrow" w:hAnsi="Arial Narrow" w:cs="Arial"/>
                <w:sz w:val="22"/>
                <w:szCs w:val="22"/>
              </w:rPr>
              <w:t xml:space="preserve"> s strani: </w:t>
            </w:r>
            <w:r w:rsidRPr="002E37CC">
              <w:rPr>
                <w:rFonts w:ascii="Arial Narrow" w:hAnsi="Arial Narrow" w:cs="Calibri"/>
                <w:b/>
                <w:bCs/>
                <w:iCs/>
                <w:sz w:val="22"/>
                <w:szCs w:val="22"/>
              </w:rPr>
              <w:fldChar w:fldCharType="begin">
                <w:ffData>
                  <w:name w:val=""/>
                  <w:enabled/>
                  <w:calcOnExit w:val="0"/>
                  <w:textInput>
                    <w:type w:val="number"/>
                    <w:maxLength w:val="4"/>
                  </w:textInput>
                </w:ffData>
              </w:fldChar>
            </w:r>
            <w:r w:rsidRPr="002E37CC">
              <w:rPr>
                <w:rFonts w:ascii="Arial Narrow" w:hAnsi="Arial Narrow" w:cs="Calibri"/>
                <w:b/>
                <w:bCs/>
                <w:iCs/>
                <w:sz w:val="22"/>
                <w:szCs w:val="22"/>
              </w:rPr>
              <w:instrText xml:space="preserve"> FORMTEXT </w:instrText>
            </w:r>
            <w:r w:rsidRPr="002E37CC">
              <w:rPr>
                <w:rFonts w:ascii="Arial Narrow" w:hAnsi="Arial Narrow" w:cs="Calibri"/>
                <w:b/>
                <w:bCs/>
                <w:iCs/>
                <w:sz w:val="22"/>
                <w:szCs w:val="22"/>
              </w:rPr>
            </w:r>
            <w:r w:rsidRPr="002E37CC">
              <w:rPr>
                <w:rFonts w:ascii="Arial Narrow" w:hAnsi="Arial Narrow" w:cs="Calibri"/>
                <w:b/>
                <w:bCs/>
                <w:iCs/>
                <w:sz w:val="22"/>
                <w:szCs w:val="22"/>
              </w:rPr>
              <w:fldChar w:fldCharType="separate"/>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sz w:val="22"/>
                <w:szCs w:val="22"/>
              </w:rPr>
              <w:fldChar w:fldCharType="end"/>
            </w:r>
            <w:r w:rsidRPr="002E37CC">
              <w:rPr>
                <w:rFonts w:ascii="Arial Narrow" w:eastAsia="ArialNarrow" w:hAnsi="Arial Narrow" w:cs="Arial"/>
                <w:sz w:val="22"/>
                <w:szCs w:val="22"/>
              </w:rPr>
              <w:t xml:space="preserve"> </w:t>
            </w:r>
            <w:r w:rsidRPr="002E37CC">
              <w:rPr>
                <w:rFonts w:ascii="Arial Narrow" w:eastAsia="ArialNarrow" w:hAnsi="Arial Narrow" w:cs="Arial"/>
                <w:b/>
                <w:sz w:val="22"/>
                <w:szCs w:val="22"/>
              </w:rPr>
              <w:t>*</w:t>
            </w:r>
            <w:r w:rsidRPr="002E37CC">
              <w:rPr>
                <w:rFonts w:ascii="Arial Narrow" w:eastAsia="ArialNarrow" w:hAnsi="Arial Narrow" w:cs="Arial"/>
                <w:sz w:val="22"/>
                <w:szCs w:val="22"/>
              </w:rPr>
              <w:t xml:space="preserve">proizvajalca OV; </w:t>
            </w:r>
            <w:r w:rsidRPr="002E37CC">
              <w:rPr>
                <w:rFonts w:ascii="Arial Narrow" w:hAnsi="Arial Narrow" w:cs="Calibri"/>
                <w:b/>
                <w:bCs/>
                <w:iCs/>
                <w:sz w:val="22"/>
                <w:szCs w:val="22"/>
              </w:rPr>
              <w:fldChar w:fldCharType="begin">
                <w:ffData>
                  <w:name w:val=""/>
                  <w:enabled/>
                  <w:calcOnExit w:val="0"/>
                  <w:textInput>
                    <w:type w:val="number"/>
                    <w:maxLength w:val="4"/>
                  </w:textInput>
                </w:ffData>
              </w:fldChar>
            </w:r>
            <w:r w:rsidRPr="002E37CC">
              <w:rPr>
                <w:rFonts w:ascii="Arial Narrow" w:hAnsi="Arial Narrow" w:cs="Calibri"/>
                <w:b/>
                <w:bCs/>
                <w:iCs/>
                <w:sz w:val="22"/>
                <w:szCs w:val="22"/>
              </w:rPr>
              <w:instrText xml:space="preserve"> FORMTEXT </w:instrText>
            </w:r>
            <w:r w:rsidRPr="002E37CC">
              <w:rPr>
                <w:rFonts w:ascii="Arial Narrow" w:hAnsi="Arial Narrow" w:cs="Calibri"/>
                <w:b/>
                <w:bCs/>
                <w:iCs/>
                <w:sz w:val="22"/>
                <w:szCs w:val="22"/>
              </w:rPr>
            </w:r>
            <w:r w:rsidRPr="002E37CC">
              <w:rPr>
                <w:rFonts w:ascii="Arial Narrow" w:hAnsi="Arial Narrow" w:cs="Calibri"/>
                <w:b/>
                <w:bCs/>
                <w:iCs/>
                <w:sz w:val="22"/>
                <w:szCs w:val="22"/>
              </w:rPr>
              <w:fldChar w:fldCharType="separate"/>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sz w:val="22"/>
                <w:szCs w:val="22"/>
              </w:rPr>
              <w:fldChar w:fldCharType="end"/>
            </w:r>
            <w:r w:rsidRPr="002E37CC">
              <w:rPr>
                <w:rFonts w:ascii="Arial Narrow" w:hAnsi="Arial Narrow" w:cs="Calibri"/>
                <w:bCs/>
                <w:iCs/>
                <w:sz w:val="22"/>
                <w:szCs w:val="22"/>
              </w:rPr>
              <w:t xml:space="preserve"> </w:t>
            </w:r>
            <w:r w:rsidRPr="002E37CC">
              <w:rPr>
                <w:rFonts w:ascii="Arial Narrow" w:hAnsi="Arial Narrow" w:cs="Calibri"/>
                <w:b/>
                <w:bCs/>
                <w:iCs/>
                <w:sz w:val="22"/>
                <w:szCs w:val="22"/>
              </w:rPr>
              <w:t>*</w:t>
            </w:r>
            <w:r w:rsidRPr="002E37CC">
              <w:rPr>
                <w:rFonts w:ascii="Arial Narrow" w:eastAsia="ArialNarrow" w:hAnsi="Arial Narrow" w:cs="Arial"/>
                <w:sz w:val="22"/>
                <w:szCs w:val="22"/>
              </w:rPr>
              <w:t>generalnega zastopnika/uvoznika za Slovenijo.</w:t>
            </w:r>
          </w:p>
          <w:p w14:paraId="54B56163" w14:textId="77777777" w:rsidR="007A5681" w:rsidRPr="002E37CC" w:rsidRDefault="007A5681" w:rsidP="003F16D3">
            <w:pPr>
              <w:jc w:val="both"/>
              <w:rPr>
                <w:rFonts w:ascii="Arial Narrow" w:eastAsia="ArialNarrow" w:hAnsi="Arial Narrow" w:cs="Arial"/>
                <w:sz w:val="22"/>
                <w:szCs w:val="22"/>
              </w:rPr>
            </w:pPr>
          </w:p>
          <w:p w14:paraId="4D660036" w14:textId="77777777" w:rsidR="007A5681" w:rsidRPr="002E37CC" w:rsidRDefault="007A5681" w:rsidP="003F16D3">
            <w:pPr>
              <w:jc w:val="both"/>
              <w:rPr>
                <w:rFonts w:ascii="Arial Narrow" w:eastAsia="ArialNarrow" w:hAnsi="Arial Narrow" w:cs="Arial"/>
                <w:sz w:val="22"/>
                <w:szCs w:val="22"/>
              </w:rPr>
            </w:pPr>
          </w:p>
          <w:p w14:paraId="7C4C8857" w14:textId="77777777" w:rsidR="003F16D3" w:rsidRPr="002E37CC" w:rsidRDefault="003F16D3" w:rsidP="003F16D3">
            <w:pPr>
              <w:jc w:val="both"/>
              <w:rPr>
                <w:rFonts w:ascii="Arial Narrow" w:hAnsi="Arial Narrow" w:cs="Arial"/>
                <w:sz w:val="22"/>
                <w:szCs w:val="22"/>
              </w:rPr>
            </w:pPr>
          </w:p>
          <w:p w14:paraId="1F176645" w14:textId="77777777" w:rsidR="003F16D3" w:rsidRPr="002E37CC" w:rsidRDefault="003F16D3" w:rsidP="003F16D3">
            <w:pPr>
              <w:jc w:val="both"/>
              <w:rPr>
                <w:rFonts w:ascii="Arial Narrow" w:eastAsia="ArialNarrow" w:hAnsi="Arial Narrow" w:cs="Arial"/>
                <w:sz w:val="22"/>
                <w:szCs w:val="22"/>
              </w:rPr>
            </w:pPr>
            <w:r w:rsidRPr="002E37CC">
              <w:rPr>
                <w:rFonts w:ascii="Arial Narrow" w:eastAsia="ArialNarrow" w:hAnsi="Arial Narrow" w:cs="Arial"/>
                <w:sz w:val="22"/>
                <w:szCs w:val="22"/>
              </w:rPr>
              <w:t>Izdano v</w:t>
            </w:r>
            <w:r w:rsidRPr="002E37CC">
              <w:rPr>
                <w:rFonts w:ascii="Arial Narrow" w:hAnsi="Arial Narrow" w:cs="Arial"/>
                <w:sz w:val="22"/>
                <w:szCs w:val="22"/>
              </w:rPr>
              <w:t>: ____________________, dne _______________</w:t>
            </w:r>
          </w:p>
          <w:p w14:paraId="5FBB37DC" w14:textId="77777777" w:rsidR="003F16D3" w:rsidRPr="002E37CC" w:rsidRDefault="003F16D3" w:rsidP="003F16D3">
            <w:pPr>
              <w:jc w:val="both"/>
              <w:rPr>
                <w:rFonts w:ascii="Arial Narrow" w:eastAsia="ArialNarrow" w:hAnsi="Arial Narrow" w:cs="Arial"/>
                <w:sz w:val="22"/>
                <w:szCs w:val="22"/>
              </w:rPr>
            </w:pPr>
          </w:p>
          <w:p w14:paraId="2C5AE81C" w14:textId="77777777" w:rsidR="003F16D3" w:rsidRPr="002E37CC" w:rsidRDefault="003F16D3" w:rsidP="003F16D3">
            <w:pPr>
              <w:jc w:val="both"/>
              <w:rPr>
                <w:rFonts w:ascii="Arial Narrow" w:eastAsia="ArialNarrow" w:hAnsi="Arial Narrow" w:cs="Arial"/>
                <w:sz w:val="20"/>
                <w:szCs w:val="20"/>
              </w:rPr>
            </w:pPr>
            <w:r w:rsidRPr="002E37CC">
              <w:rPr>
                <w:rFonts w:ascii="Arial Narrow" w:eastAsia="ArialNarrow" w:hAnsi="Arial Narrow" w:cs="Arial"/>
                <w:sz w:val="20"/>
                <w:szCs w:val="20"/>
              </w:rPr>
              <w:t xml:space="preserve">                                                                                                                                         žig in podpis </w:t>
            </w:r>
          </w:p>
          <w:p w14:paraId="3687574F" w14:textId="77777777" w:rsidR="003F16D3" w:rsidRPr="002E37CC" w:rsidRDefault="003F16D3" w:rsidP="003F16D3">
            <w:pPr>
              <w:jc w:val="both"/>
              <w:rPr>
                <w:rFonts w:ascii="Arial Narrow" w:eastAsia="ArialNarrow" w:hAnsi="Arial Narrow" w:cs="Arial"/>
                <w:sz w:val="20"/>
                <w:szCs w:val="20"/>
              </w:rPr>
            </w:pPr>
            <w:r w:rsidRPr="002E37CC">
              <w:rPr>
                <w:rFonts w:ascii="Arial Narrow" w:eastAsia="ArialNarrow" w:hAnsi="Arial Narrow" w:cs="Arial"/>
                <w:sz w:val="20"/>
                <w:szCs w:val="20"/>
              </w:rPr>
              <w:t xml:space="preserve">                                                                                                                       pooblaščene osebe proizvajalca OV /</w:t>
            </w:r>
          </w:p>
          <w:p w14:paraId="012D4313" w14:textId="77777777" w:rsidR="003F16D3" w:rsidRPr="002E37CC" w:rsidRDefault="003F16D3" w:rsidP="003F16D3">
            <w:pPr>
              <w:jc w:val="both"/>
              <w:rPr>
                <w:rFonts w:ascii="Arial Narrow" w:eastAsia="ArialNarrow" w:hAnsi="Arial Narrow" w:cs="Arial"/>
                <w:sz w:val="20"/>
                <w:szCs w:val="20"/>
              </w:rPr>
            </w:pPr>
            <w:r w:rsidRPr="002E37CC">
              <w:rPr>
                <w:rFonts w:ascii="Arial Narrow" w:eastAsia="ArialNarrow" w:hAnsi="Arial Narrow" w:cs="Arial"/>
                <w:b/>
                <w:sz w:val="20"/>
                <w:szCs w:val="20"/>
              </w:rPr>
              <w:t>*</w:t>
            </w:r>
            <w:r w:rsidRPr="002E37CC">
              <w:rPr>
                <w:rFonts w:ascii="Arial Narrow" w:eastAsia="ArialNarrow" w:hAnsi="Arial Narrow" w:cs="Arial"/>
                <w:sz w:val="20"/>
                <w:szCs w:val="20"/>
              </w:rPr>
              <w:t xml:space="preserve"> ustrezno se označi z X                                                                         generalnega zastopnika/uvoznika za Slovenijo</w:t>
            </w:r>
          </w:p>
          <w:p w14:paraId="4072ED6B" w14:textId="77777777" w:rsidR="003F16D3" w:rsidRPr="002E37CC" w:rsidRDefault="003F16D3" w:rsidP="003F16D3">
            <w:pPr>
              <w:jc w:val="both"/>
              <w:rPr>
                <w:rFonts w:ascii="Arial Narrow" w:hAnsi="Arial Narrow" w:cs="Arial"/>
                <w:sz w:val="22"/>
                <w:szCs w:val="22"/>
              </w:rPr>
            </w:pPr>
          </w:p>
        </w:tc>
      </w:tr>
    </w:tbl>
    <w:p w14:paraId="052229DA" w14:textId="77777777" w:rsidR="003B742D" w:rsidRPr="002E37CC" w:rsidRDefault="003B742D" w:rsidP="003B742D"/>
    <w:p w14:paraId="0AAC3BE2" w14:textId="77777777" w:rsidR="003D12CA" w:rsidRPr="002E37CC" w:rsidRDefault="003D12CA" w:rsidP="003B742D"/>
    <w:p w14:paraId="0C81FC9C" w14:textId="77777777" w:rsidR="003F16D3" w:rsidRPr="002E37CC" w:rsidRDefault="003F16D3" w:rsidP="003B742D">
      <w:pPr>
        <w:sectPr w:rsidR="003F16D3" w:rsidRPr="002E37CC" w:rsidSect="00A22EF6">
          <w:headerReference w:type="default" r:id="rId8"/>
          <w:footerReference w:type="default" r:id="rId9"/>
          <w:headerReference w:type="first" r:id="rId10"/>
          <w:footerReference w:type="first" r:id="rId11"/>
          <w:pgSz w:w="11906" w:h="16838" w:code="9"/>
          <w:pgMar w:top="1418" w:right="1134" w:bottom="1134" w:left="1418" w:header="851" w:footer="454" w:gutter="0"/>
          <w:cols w:space="708"/>
          <w:titlePg/>
          <w:docGrid w:linePitch="360"/>
        </w:sectPr>
      </w:pPr>
    </w:p>
    <w:tbl>
      <w:tblPr>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6"/>
      </w:tblGrid>
      <w:tr w:rsidR="003F16D3" w:rsidRPr="002E37CC" w14:paraId="605A43BE" w14:textId="77777777" w:rsidTr="00D268A7">
        <w:trPr>
          <w:trHeight w:hRule="exact" w:val="430"/>
        </w:trPr>
        <w:tc>
          <w:tcPr>
            <w:tcW w:w="9072" w:type="dxa"/>
            <w:vAlign w:val="center"/>
          </w:tcPr>
          <w:p w14:paraId="202C58E0" w14:textId="03D05D1E" w:rsidR="003F16D3" w:rsidRPr="002E37CC" w:rsidRDefault="002E37CC" w:rsidP="00D268A7">
            <w:pPr>
              <w:rPr>
                <w:rFonts w:ascii="Arial Narrow" w:hAnsi="Arial Narrow"/>
                <w:b/>
                <w:sz w:val="22"/>
                <w:szCs w:val="22"/>
              </w:rPr>
            </w:pPr>
            <w:r>
              <w:rPr>
                <w:rFonts w:ascii="Arial Narrow" w:hAnsi="Arial Narrow"/>
                <w:b/>
                <w:sz w:val="22"/>
                <w:szCs w:val="22"/>
              </w:rPr>
              <w:lastRenderedPageBreak/>
              <w:t xml:space="preserve">PRILOGA 2  </w:t>
            </w:r>
          </w:p>
        </w:tc>
      </w:tr>
      <w:tr w:rsidR="00CE4A5A" w:rsidRPr="002E37CC" w14:paraId="03C45381" w14:textId="77777777" w:rsidTr="00D268A7">
        <w:trPr>
          <w:trHeight w:hRule="exact" w:val="567"/>
        </w:trPr>
        <w:tc>
          <w:tcPr>
            <w:tcW w:w="9072" w:type="dxa"/>
            <w:vAlign w:val="center"/>
          </w:tcPr>
          <w:p w14:paraId="1EA38F7C" w14:textId="0E7061E5" w:rsidR="00CE4A5A" w:rsidRPr="002E37CC" w:rsidRDefault="00CE4A5A" w:rsidP="00D268A7">
            <w:pPr>
              <w:rPr>
                <w:rFonts w:ascii="Arial Narrow" w:hAnsi="Arial Narrow"/>
                <w:b/>
                <w:sz w:val="22"/>
                <w:szCs w:val="22"/>
              </w:rPr>
            </w:pPr>
            <w:r w:rsidRPr="002E37CC">
              <w:rPr>
                <w:rFonts w:ascii="Arial Narrow" w:hAnsi="Arial Narrow"/>
                <w:b/>
                <w:sz w:val="22"/>
                <w:szCs w:val="22"/>
              </w:rPr>
              <w:t>IZJAVA GARANCIJA, JAMSTVO, VZDRŽEVANJE, SERVISIRANJE in POPRAVILA REŠEVALNEGA VOZILA</w:t>
            </w:r>
          </w:p>
        </w:tc>
      </w:tr>
    </w:tbl>
    <w:p w14:paraId="01E5BCF9" w14:textId="77777777" w:rsidR="003F16D3" w:rsidRPr="002E37CC" w:rsidRDefault="003F16D3" w:rsidP="003F16D3">
      <w:pPr>
        <w:jc w:val="both"/>
        <w:rPr>
          <w:rFonts w:ascii="Arial Narrow" w:hAnsi="Arial Narrow"/>
          <w:sz w:val="22"/>
          <w:szCs w:val="22"/>
        </w:rPr>
      </w:pPr>
    </w:p>
    <w:p w14:paraId="658F53FA" w14:textId="77777777" w:rsidR="003F16D3" w:rsidRPr="002E37CC" w:rsidRDefault="003F16D3" w:rsidP="003F16D3">
      <w:pPr>
        <w:jc w:val="both"/>
        <w:rPr>
          <w:rFonts w:ascii="Arial Narrow" w:hAnsi="Arial Narrow"/>
          <w:sz w:val="22"/>
          <w:szCs w:val="22"/>
        </w:rPr>
      </w:pPr>
    </w:p>
    <w:p w14:paraId="46958E84" w14:textId="77777777" w:rsidR="003F16D3" w:rsidRPr="002E37CC" w:rsidRDefault="003F16D3" w:rsidP="003F16D3">
      <w:pPr>
        <w:jc w:val="both"/>
        <w:rPr>
          <w:rFonts w:ascii="Arial Narrow" w:hAnsi="Arial Narrow"/>
          <w:sz w:val="22"/>
          <w:szCs w:val="22"/>
        </w:rPr>
      </w:pPr>
      <w:r w:rsidRPr="002E37CC">
        <w:rPr>
          <w:rFonts w:ascii="Arial Narrow" w:hAnsi="Arial Narrow"/>
          <w:b/>
          <w:sz w:val="22"/>
          <w:szCs w:val="22"/>
        </w:rPr>
        <w:t>Naziv in naslov: _______________________________________________________________________</w:t>
      </w:r>
    </w:p>
    <w:p w14:paraId="72892F9F" w14:textId="77777777" w:rsidR="003F16D3" w:rsidRPr="002E37CC" w:rsidRDefault="003F16D3" w:rsidP="003F16D3">
      <w:pPr>
        <w:rPr>
          <w:rFonts w:ascii="Arial Narrow" w:hAnsi="Arial Narrow"/>
          <w:sz w:val="22"/>
          <w:szCs w:val="22"/>
        </w:rPr>
      </w:pPr>
      <w:r w:rsidRPr="002E37CC">
        <w:rPr>
          <w:rFonts w:ascii="Arial Narrow" w:hAnsi="Arial Narrow"/>
          <w:sz w:val="22"/>
          <w:szCs w:val="22"/>
        </w:rPr>
        <w:t xml:space="preserve">                                                                                                                 (ponudnik)</w:t>
      </w:r>
    </w:p>
    <w:p w14:paraId="13F4E684" w14:textId="77777777" w:rsidR="003F16D3" w:rsidRPr="002E37CC" w:rsidRDefault="003F16D3" w:rsidP="003F16D3">
      <w:pPr>
        <w:rPr>
          <w:rFonts w:ascii="Arial Narrow" w:eastAsia="ArialNarrow" w:hAnsi="Arial Narrow" w:cs="Arial"/>
          <w:sz w:val="22"/>
          <w:szCs w:val="22"/>
        </w:rPr>
      </w:pPr>
    </w:p>
    <w:p w14:paraId="353C2441" w14:textId="77777777" w:rsidR="003F16D3" w:rsidRPr="002E37CC" w:rsidRDefault="003F16D3" w:rsidP="003F16D3">
      <w:pPr>
        <w:rPr>
          <w:rFonts w:ascii="Arial Narrow" w:hAnsi="Arial Narrow" w:cs="Calibri"/>
          <w:bCs/>
          <w:iCs/>
          <w:sz w:val="22"/>
          <w:szCs w:val="22"/>
        </w:rPr>
      </w:pPr>
      <w:r w:rsidRPr="002E37CC">
        <w:rPr>
          <w:rFonts w:ascii="Arial Narrow" w:eastAsia="ArialNarrow" w:hAnsi="Arial Narrow" w:cs="Arial"/>
          <w:sz w:val="22"/>
          <w:szCs w:val="22"/>
        </w:rPr>
        <w:t xml:space="preserve">Številka javnega naročila (JN), na katero se izjava nanaša: </w:t>
      </w:r>
      <w:r w:rsidRPr="002E37CC">
        <w:rPr>
          <w:rFonts w:ascii="Arial Narrow" w:hAnsi="Arial Narrow" w:cs="Calibri"/>
          <w:b/>
          <w:bCs/>
          <w:iCs/>
          <w:sz w:val="22"/>
          <w:szCs w:val="22"/>
        </w:rPr>
        <w:fldChar w:fldCharType="begin">
          <w:ffData>
            <w:name w:val=""/>
            <w:enabled/>
            <w:calcOnExit w:val="0"/>
            <w:textInput>
              <w:type w:val="number"/>
              <w:maxLength w:val="4"/>
            </w:textInput>
          </w:ffData>
        </w:fldChar>
      </w:r>
      <w:r w:rsidRPr="002E37CC">
        <w:rPr>
          <w:rFonts w:ascii="Arial Narrow" w:hAnsi="Arial Narrow" w:cs="Calibri"/>
          <w:b/>
          <w:bCs/>
          <w:iCs/>
          <w:sz w:val="22"/>
          <w:szCs w:val="22"/>
        </w:rPr>
        <w:instrText xml:space="preserve"> FORMTEXT </w:instrText>
      </w:r>
      <w:r w:rsidRPr="002E37CC">
        <w:rPr>
          <w:rFonts w:ascii="Arial Narrow" w:hAnsi="Arial Narrow" w:cs="Calibri"/>
          <w:b/>
          <w:bCs/>
          <w:iCs/>
          <w:sz w:val="22"/>
          <w:szCs w:val="22"/>
        </w:rPr>
      </w:r>
      <w:r w:rsidRPr="002E37CC">
        <w:rPr>
          <w:rFonts w:ascii="Arial Narrow" w:hAnsi="Arial Narrow" w:cs="Calibri"/>
          <w:b/>
          <w:bCs/>
          <w:iCs/>
          <w:sz w:val="22"/>
          <w:szCs w:val="22"/>
        </w:rPr>
        <w:fldChar w:fldCharType="separate"/>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noProof/>
          <w:sz w:val="22"/>
          <w:szCs w:val="22"/>
        </w:rPr>
        <w:t> </w:t>
      </w:r>
      <w:r w:rsidRPr="002E37CC">
        <w:rPr>
          <w:rFonts w:ascii="Arial Narrow" w:hAnsi="Arial Narrow" w:cs="Calibri"/>
          <w:b/>
          <w:bCs/>
          <w:iCs/>
          <w:sz w:val="22"/>
          <w:szCs w:val="22"/>
        </w:rPr>
        <w:fldChar w:fldCharType="end"/>
      </w:r>
    </w:p>
    <w:p w14:paraId="5F47A455" w14:textId="77777777" w:rsidR="003F16D3" w:rsidRPr="002E37CC" w:rsidRDefault="003F16D3" w:rsidP="003F16D3">
      <w:pPr>
        <w:rPr>
          <w:rFonts w:ascii="Arial Narrow" w:hAnsi="Arial Narrow"/>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0652F0" w:rsidRPr="002E37CC" w14:paraId="52198357" w14:textId="77777777" w:rsidTr="003C027F">
        <w:trPr>
          <w:trHeight w:hRule="exact" w:val="624"/>
        </w:trPr>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5A783F19" w14:textId="77777777" w:rsidR="003F16D3" w:rsidRPr="002E37CC" w:rsidRDefault="003F16D3" w:rsidP="003C027F">
            <w:pPr>
              <w:jc w:val="center"/>
              <w:rPr>
                <w:rFonts w:ascii="Arial Narrow" w:hAnsi="Arial Narrow"/>
                <w:bCs/>
              </w:rPr>
            </w:pPr>
            <w:r w:rsidRPr="002E37CC">
              <w:rPr>
                <w:rFonts w:ascii="Arial Narrow" w:hAnsi="Arial Narrow" w:cs="Arial"/>
                <w:b/>
                <w:sz w:val="32"/>
                <w:szCs w:val="32"/>
              </w:rPr>
              <w:t>I Z J A V L J A M O</w:t>
            </w:r>
          </w:p>
        </w:tc>
      </w:tr>
      <w:tr w:rsidR="000652F0" w:rsidRPr="002E37CC" w14:paraId="18F9F823" w14:textId="77777777" w:rsidTr="003D7466">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37D0719B" w14:textId="77777777" w:rsidR="00106BCE" w:rsidRPr="002E37CC" w:rsidRDefault="00106BCE" w:rsidP="003D7466">
            <w:pPr>
              <w:autoSpaceDE w:val="0"/>
              <w:autoSpaceDN w:val="0"/>
              <w:adjustRightInd w:val="0"/>
              <w:rPr>
                <w:rFonts w:ascii="Arial Narrow" w:eastAsia="ArialNarrow" w:hAnsi="Arial Narrow" w:cs="ArialNarrow"/>
                <w:sz w:val="22"/>
                <w:szCs w:val="22"/>
              </w:rPr>
            </w:pPr>
            <w:r w:rsidRPr="002E37CC">
              <w:rPr>
                <w:rFonts w:ascii="Arial Narrow" w:hAnsi="Arial Narrow" w:cs="ArialNarrow,Bold"/>
                <w:b/>
                <w:bCs/>
                <w:sz w:val="22"/>
                <w:szCs w:val="22"/>
              </w:rPr>
              <w:t>[1]</w:t>
            </w:r>
            <w:r w:rsidRPr="002E37CC">
              <w:rPr>
                <w:rFonts w:ascii="Arial Narrow" w:hAnsi="Arial Narrow" w:cs="ArialNarrow,Bold"/>
                <w:bCs/>
                <w:sz w:val="22"/>
                <w:szCs w:val="22"/>
              </w:rPr>
              <w:t xml:space="preserve">  D</w:t>
            </w:r>
            <w:r w:rsidRPr="002E37CC">
              <w:rPr>
                <w:rFonts w:ascii="Arial Narrow" w:hAnsi="Arial Narrow" w:cs="Arial"/>
                <w:sz w:val="22"/>
                <w:szCs w:val="22"/>
              </w:rPr>
              <w:t xml:space="preserve">a je garancijski rok za reševalno vozilo (v nadaljevanju RV): </w:t>
            </w:r>
          </w:p>
          <w:p w14:paraId="52A30858" w14:textId="7E76D4BF" w:rsidR="00106BCE" w:rsidRPr="002E37CC" w:rsidRDefault="00106BCE" w:rsidP="0008145D">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 xml:space="preserve">[1a] </w:t>
            </w:r>
            <w:r w:rsidRPr="002E37CC">
              <w:rPr>
                <w:rFonts w:ascii="Arial Narrow" w:hAnsi="Arial Narrow" w:cs="ArialNarrow,Bold"/>
                <w:b/>
                <w:bCs/>
                <w:sz w:val="22"/>
                <w:szCs w:val="22"/>
              </w:rPr>
              <w:t>24 mesecev</w:t>
            </w:r>
            <w:r w:rsidRPr="002E37CC">
              <w:rPr>
                <w:rFonts w:ascii="Arial Narrow" w:hAnsi="Arial Narrow" w:cs="ArialNarrow,Bold"/>
                <w:bCs/>
                <w:sz w:val="22"/>
                <w:szCs w:val="22"/>
              </w:rPr>
              <w:t xml:space="preserve"> </w:t>
            </w:r>
            <w:r w:rsidRPr="002E37CC">
              <w:rPr>
                <w:rFonts w:ascii="Arial Narrow" w:eastAsia="ArialNarrow" w:hAnsi="Arial Narrow" w:cs="ArialNarrow"/>
                <w:sz w:val="22"/>
                <w:szCs w:val="22"/>
              </w:rPr>
              <w:t>za osnovno vozilo</w:t>
            </w:r>
            <w:r w:rsidR="005E45A5" w:rsidRPr="002E37CC">
              <w:rPr>
                <w:rFonts w:ascii="Arial Narrow" w:eastAsia="ArialNarrow" w:hAnsi="Arial Narrow" w:cs="ArialNarrow"/>
                <w:sz w:val="22"/>
                <w:szCs w:val="22"/>
              </w:rPr>
              <w:t xml:space="preserve"> (v nadaljevanju OV)</w:t>
            </w:r>
            <w:r w:rsidRPr="002E37CC">
              <w:rPr>
                <w:rFonts w:ascii="Arial Narrow" w:eastAsia="ArialNarrow" w:hAnsi="Arial Narrow" w:cs="ArialNarrow"/>
                <w:sz w:val="22"/>
                <w:szCs w:val="22"/>
              </w:rPr>
              <w:t xml:space="preserve">, brez omejitve prevoženih kilometrov – garancijska upravičenja se uveljavlja neposredno v javni mreži pooblaščenih servisov in/ali pri ponudniku/dobavitelju. </w:t>
            </w:r>
          </w:p>
          <w:p w14:paraId="0BB1B7E7" w14:textId="276AA77B" w:rsidR="00106BCE" w:rsidRPr="002E37CC" w:rsidRDefault="00106BCE" w:rsidP="0008145D">
            <w:pPr>
              <w:tabs>
                <w:tab w:val="left" w:pos="950"/>
                <w:tab w:val="center" w:pos="4212"/>
              </w:tabs>
              <w:autoSpaceDE w:val="0"/>
              <w:autoSpaceDN w:val="0"/>
              <w:adjustRightInd w:val="0"/>
              <w:spacing w:before="120"/>
              <w:jc w:val="center"/>
              <w:rPr>
                <w:rFonts w:ascii="Arial Narrow" w:eastAsia="ArialNarrow" w:hAnsi="Arial Narrow" w:cs="ArialNarrow"/>
                <w:sz w:val="22"/>
                <w:szCs w:val="22"/>
              </w:rPr>
            </w:pPr>
            <w:r w:rsidRPr="002E37CC">
              <w:rPr>
                <w:rFonts w:ascii="Arial Narrow" w:eastAsia="ArialNarrow" w:hAnsi="Arial Narrow" w:cs="ArialNarrow"/>
                <w:i/>
                <w:sz w:val="22"/>
                <w:szCs w:val="22"/>
              </w:rPr>
              <w:t xml:space="preserve">S strani ponudnika/dobavitelja podan daljši garancijski rok znaša </w:t>
            </w:r>
            <w:r w:rsidRPr="002E37CC">
              <w:rPr>
                <w:rFonts w:ascii="Arial Narrow" w:hAnsi="Arial Narrow" w:cs="Calibri"/>
                <w:b/>
                <w:bCs/>
                <w:i/>
                <w:iCs/>
                <w:sz w:val="22"/>
                <w:szCs w:val="22"/>
              </w:rPr>
              <w:fldChar w:fldCharType="begin">
                <w:ffData>
                  <w:name w:val="Besedilo12"/>
                  <w:enabled/>
                  <w:calcOnExit w:val="0"/>
                  <w:textInput>
                    <w:type w:val="number"/>
                    <w:maxLength w:val="4"/>
                  </w:textInput>
                </w:ffData>
              </w:fldChar>
            </w:r>
            <w:bookmarkStart w:id="1" w:name="Besedilo12"/>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bookmarkEnd w:id="1"/>
            <w:r w:rsidRPr="002E37CC">
              <w:rPr>
                <w:rFonts w:ascii="Arial Narrow" w:hAnsi="Arial Narrow" w:cs="Calibri"/>
                <w:b/>
                <w:bCs/>
                <w:i/>
                <w:iCs/>
                <w:sz w:val="22"/>
                <w:szCs w:val="22"/>
              </w:rPr>
              <w:t xml:space="preserve"> mesecev</w:t>
            </w:r>
            <w:r w:rsidRPr="002E37CC">
              <w:rPr>
                <w:rFonts w:ascii="Arial Narrow" w:hAnsi="Arial Narrow" w:cs="Calibri"/>
                <w:bCs/>
                <w:iCs/>
                <w:sz w:val="22"/>
                <w:szCs w:val="22"/>
              </w:rPr>
              <w:t>.</w:t>
            </w:r>
          </w:p>
          <w:p w14:paraId="3BE8DE3A" w14:textId="486F666D" w:rsidR="00106BCE" w:rsidRPr="002E37CC" w:rsidRDefault="00106BCE" w:rsidP="0008145D">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 xml:space="preserve">[1b] </w:t>
            </w:r>
            <w:r w:rsidRPr="002E37CC">
              <w:rPr>
                <w:rFonts w:ascii="Arial Narrow" w:eastAsia="ArialNarrow" w:hAnsi="Arial Narrow" w:cs="ArialNarrow"/>
                <w:b/>
                <w:sz w:val="22"/>
                <w:szCs w:val="22"/>
              </w:rPr>
              <w:t>48</w:t>
            </w:r>
            <w:r w:rsidRPr="002E37CC">
              <w:rPr>
                <w:rFonts w:ascii="Arial Narrow" w:hAnsi="Arial Narrow" w:cs="ArialNarrow,Bold"/>
                <w:b/>
                <w:bCs/>
                <w:sz w:val="22"/>
                <w:szCs w:val="22"/>
              </w:rPr>
              <w:t xml:space="preserve"> mesecev </w:t>
            </w:r>
            <w:r w:rsidRPr="002E37CC">
              <w:rPr>
                <w:rFonts w:ascii="Arial Narrow" w:eastAsia="ArialNarrow" w:hAnsi="Arial Narrow" w:cs="ArialNarrow"/>
                <w:sz w:val="22"/>
                <w:szCs w:val="22"/>
              </w:rPr>
              <w:t>za predelavo/dodelavo</w:t>
            </w:r>
            <w:r w:rsidR="005A2E2B">
              <w:rPr>
                <w:rFonts w:ascii="Arial Narrow" w:eastAsia="ArialNarrow" w:hAnsi="Arial Narrow" w:cs="ArialNarrow"/>
                <w:sz w:val="22"/>
                <w:szCs w:val="22"/>
              </w:rPr>
              <w:t xml:space="preserve"> in opremljanje OV</w:t>
            </w:r>
            <w:r w:rsidRPr="002E37CC">
              <w:rPr>
                <w:rFonts w:ascii="Arial Narrow" w:eastAsia="ArialNarrow" w:hAnsi="Arial Narrow" w:cs="ArialNarrow"/>
                <w:sz w:val="22"/>
                <w:szCs w:val="22"/>
              </w:rPr>
              <w:t xml:space="preserve"> v RV (kakovost vgrajenih materialov in izvedenih del, vključno z vso v RV trdno vgrajeno opremo in naprave) – prepoznane pomanjkljivosti, napake, okvare ali druge posledice slabe kakovosti vgrajenih materialov, naprav, opreme, izvedene predelave/dodelave in opremljanja se uveljavlja pri ponudniku/dobavitelju in/ali neposredno pri predelovalcu/dodelovalcu/opremljevalcu. </w:t>
            </w:r>
          </w:p>
          <w:p w14:paraId="144AE9D9" w14:textId="5C534103" w:rsidR="00B10748" w:rsidRPr="002E37CC" w:rsidRDefault="00106BCE" w:rsidP="0008145D">
            <w:pPr>
              <w:autoSpaceDE w:val="0"/>
              <w:autoSpaceDN w:val="0"/>
              <w:adjustRightInd w:val="0"/>
              <w:spacing w:before="120"/>
              <w:jc w:val="center"/>
              <w:rPr>
                <w:rFonts w:ascii="Arial Narrow" w:eastAsia="ArialNarrow" w:hAnsi="Arial Narrow" w:cs="ArialNarrow"/>
                <w:sz w:val="22"/>
                <w:szCs w:val="22"/>
              </w:rPr>
            </w:pPr>
            <w:r w:rsidRPr="002E37CC">
              <w:rPr>
                <w:rFonts w:ascii="Arial Narrow" w:eastAsia="ArialNarrow" w:hAnsi="Arial Narrow" w:cs="ArialNarrow"/>
                <w:i/>
                <w:sz w:val="22"/>
                <w:szCs w:val="22"/>
              </w:rPr>
              <w:t xml:space="preserve">S strani ponudnika/dobavitelja podan daljši garancijski rok znaša </w:t>
            </w:r>
            <w:r w:rsidRPr="002E37CC">
              <w:rPr>
                <w:rFonts w:ascii="Arial Narrow" w:hAnsi="Arial Narrow" w:cs="Calibri"/>
                <w:b/>
                <w:bCs/>
                <w:i/>
                <w:iCs/>
                <w:sz w:val="22"/>
                <w:szCs w:val="22"/>
              </w:rPr>
              <w:fldChar w:fldCharType="begin">
                <w:ffData>
                  <w:name w:val=""/>
                  <w:enabled/>
                  <w:calcOnExit w:val="0"/>
                  <w:textInput>
                    <w:type w:val="number"/>
                    <w:maxLength w:val="4"/>
                  </w:textInput>
                </w:ffData>
              </w:fldChar>
            </w:r>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r w:rsidRPr="002E37CC">
              <w:rPr>
                <w:rFonts w:ascii="Arial Narrow" w:hAnsi="Arial Narrow" w:cs="Calibri"/>
                <w:b/>
                <w:bCs/>
                <w:i/>
                <w:iCs/>
                <w:sz w:val="22"/>
                <w:szCs w:val="22"/>
              </w:rPr>
              <w:t xml:space="preserve"> mesecev</w:t>
            </w:r>
            <w:r w:rsidRPr="002E37CC">
              <w:rPr>
                <w:rFonts w:ascii="Arial Narrow" w:hAnsi="Arial Narrow" w:cs="Calibri"/>
                <w:bCs/>
                <w:iCs/>
                <w:sz w:val="22"/>
                <w:szCs w:val="22"/>
              </w:rPr>
              <w:t>.</w:t>
            </w:r>
          </w:p>
        </w:tc>
      </w:tr>
      <w:tr w:rsidR="000652F0" w:rsidRPr="002E37CC" w14:paraId="0AA9F34C" w14:textId="77777777" w:rsidTr="003D7466">
        <w:tc>
          <w:tcPr>
            <w:tcW w:w="93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8B10312" w14:textId="63BB9040" w:rsidR="00106BCE" w:rsidRPr="002E37CC" w:rsidRDefault="00106BCE" w:rsidP="003D7466">
            <w:pPr>
              <w:autoSpaceDE w:val="0"/>
              <w:autoSpaceDN w:val="0"/>
              <w:adjustRightInd w:val="0"/>
              <w:jc w:val="both"/>
              <w:rPr>
                <w:rFonts w:ascii="Arial Narrow" w:eastAsia="ArialNarrow" w:hAnsi="Arial Narrow" w:cs="ArialNarrow"/>
                <w:sz w:val="22"/>
                <w:szCs w:val="22"/>
              </w:rPr>
            </w:pPr>
            <w:r w:rsidRPr="002E37CC">
              <w:rPr>
                <w:rFonts w:ascii="Arial Narrow" w:hAnsi="Arial Narrow" w:cs="ArialNarrow,Bold"/>
                <w:b/>
                <w:bCs/>
                <w:sz w:val="22"/>
                <w:szCs w:val="22"/>
              </w:rPr>
              <w:t>[2]</w:t>
            </w:r>
            <w:r w:rsidRPr="002E37CC">
              <w:rPr>
                <w:rFonts w:ascii="Arial Narrow" w:hAnsi="Arial Narrow" w:cs="ArialNarrow,Bold"/>
                <w:bCs/>
                <w:sz w:val="22"/>
                <w:szCs w:val="22"/>
              </w:rPr>
              <w:t xml:space="preserve">  </w:t>
            </w:r>
            <w:r w:rsidR="005E45A5" w:rsidRPr="002E37CC">
              <w:rPr>
                <w:rFonts w:ascii="Arial Narrow" w:eastAsia="ArialNarrow" w:hAnsi="Arial Narrow" w:cs="Arial"/>
                <w:sz w:val="22"/>
                <w:szCs w:val="22"/>
              </w:rPr>
              <w:t>Da ima OV</w:t>
            </w:r>
            <w:r w:rsidR="008E3FBE" w:rsidRPr="002E37CC">
              <w:rPr>
                <w:rFonts w:ascii="Arial Narrow" w:eastAsia="ArialNarrow" w:hAnsi="Arial Narrow" w:cs="Arial"/>
                <w:sz w:val="22"/>
                <w:szCs w:val="22"/>
              </w:rPr>
              <w:t xml:space="preserve"> podaljšano garancijo</w:t>
            </w:r>
            <w:r w:rsidR="002E6637">
              <w:rPr>
                <w:rFonts w:ascii="Arial Narrow" w:eastAsia="ArialNarrow" w:hAnsi="Arial Narrow" w:cs="Arial"/>
                <w:sz w:val="22"/>
                <w:szCs w:val="22"/>
              </w:rPr>
              <w:t xml:space="preserve"> ali najmanj podaljšano jamstvo</w:t>
            </w:r>
            <w:r w:rsidR="008E3FBE" w:rsidRPr="002E37CC">
              <w:rPr>
                <w:rFonts w:ascii="Arial Narrow" w:eastAsia="ArialNarrow" w:hAnsi="Arial Narrow" w:cs="Arial"/>
                <w:sz w:val="22"/>
                <w:szCs w:val="22"/>
              </w:rPr>
              <w:t xml:space="preserve">, </w:t>
            </w:r>
            <w:r w:rsidRPr="002E37CC">
              <w:rPr>
                <w:rFonts w:ascii="Arial Narrow" w:eastAsia="ArialNarrow" w:hAnsi="Arial Narrow" w:cs="Arial"/>
                <w:sz w:val="22"/>
                <w:szCs w:val="22"/>
              </w:rPr>
              <w:t xml:space="preserve">podano </w:t>
            </w:r>
            <w:r w:rsidRPr="002E37CC">
              <w:rPr>
                <w:rFonts w:ascii="Arial Narrow" w:eastAsia="ArialNarrow" w:hAnsi="Arial Narrow" w:cs="ArialNarrow"/>
                <w:sz w:val="22"/>
                <w:szCs w:val="22"/>
              </w:rPr>
              <w:t xml:space="preserve">pod splošnimi pogoji* </w:t>
            </w:r>
            <w:r w:rsidRPr="002E37CC">
              <w:rPr>
                <w:rFonts w:ascii="Arial Narrow" w:hAnsi="Arial Narrow" w:cs="Calibri"/>
                <w:b/>
                <w:bCs/>
                <w:i/>
                <w:iCs/>
                <w:sz w:val="22"/>
                <w:szCs w:val="22"/>
              </w:rPr>
              <w:fldChar w:fldCharType="begin">
                <w:ffData>
                  <w:name w:val=""/>
                  <w:enabled/>
                  <w:calcOnExit w:val="0"/>
                  <w:textInput>
                    <w:type w:val="number"/>
                    <w:maxLength w:val="4"/>
                  </w:textInput>
                </w:ffData>
              </w:fldChar>
            </w:r>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r w:rsidRPr="002E37CC">
              <w:rPr>
                <w:rFonts w:ascii="Arial Narrow" w:hAnsi="Arial Narrow" w:cs="Calibri"/>
                <w:bCs/>
                <w:iCs/>
                <w:sz w:val="22"/>
                <w:szCs w:val="22"/>
              </w:rPr>
              <w:t xml:space="preserve"> </w:t>
            </w:r>
            <w:r w:rsidR="005A2E2B">
              <w:rPr>
                <w:rFonts w:ascii="Arial Narrow" w:eastAsia="ArialNarrow" w:hAnsi="Arial Narrow" w:cs="ArialNarrow"/>
                <w:sz w:val="22"/>
                <w:szCs w:val="22"/>
              </w:rPr>
              <w:t>proizvajalca OV</w:t>
            </w:r>
            <w:r w:rsidRPr="002E37CC">
              <w:rPr>
                <w:rFonts w:ascii="Arial Narrow" w:eastAsia="ArialNarrow" w:hAnsi="Arial Narrow" w:cs="ArialNarrow"/>
                <w:sz w:val="22"/>
                <w:szCs w:val="22"/>
              </w:rPr>
              <w:t xml:space="preserve">; </w:t>
            </w:r>
            <w:r w:rsidRPr="002E37CC">
              <w:rPr>
                <w:rFonts w:ascii="Arial Narrow" w:hAnsi="Arial Narrow" w:cs="Calibri"/>
                <w:b/>
                <w:bCs/>
                <w:i/>
                <w:iCs/>
                <w:sz w:val="22"/>
                <w:szCs w:val="22"/>
              </w:rPr>
              <w:fldChar w:fldCharType="begin">
                <w:ffData>
                  <w:name w:val=""/>
                  <w:enabled/>
                  <w:calcOnExit w:val="0"/>
                  <w:textInput>
                    <w:type w:val="number"/>
                    <w:maxLength w:val="4"/>
                  </w:textInput>
                </w:ffData>
              </w:fldChar>
            </w:r>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r w:rsidRPr="002E37CC">
              <w:rPr>
                <w:rFonts w:ascii="Arial Narrow" w:hAnsi="Arial Narrow" w:cs="Calibri"/>
                <w:b/>
                <w:bCs/>
                <w:iCs/>
                <w:sz w:val="22"/>
                <w:szCs w:val="22"/>
              </w:rPr>
              <w:t xml:space="preserve"> </w:t>
            </w:r>
            <w:r w:rsidRPr="002E37CC">
              <w:rPr>
                <w:rFonts w:ascii="Arial Narrow" w:eastAsia="ArialNarrow" w:hAnsi="Arial Narrow" w:cs="ArialNarrow"/>
                <w:sz w:val="22"/>
                <w:szCs w:val="22"/>
              </w:rPr>
              <w:t>generalnega zastopnika/uvoznika za Slovenijo (</w:t>
            </w:r>
            <w:r w:rsidRPr="002E37CC">
              <w:rPr>
                <w:rFonts w:ascii="Arial Narrow" w:eastAsia="ArialNarrow" w:hAnsi="Arial Narrow" w:cs="Arial"/>
                <w:b/>
                <w:sz w:val="22"/>
                <w:szCs w:val="22"/>
              </w:rPr>
              <w:t>*</w:t>
            </w:r>
            <w:r w:rsidR="008E3FBE" w:rsidRPr="002E37CC">
              <w:rPr>
                <w:rFonts w:ascii="Arial Narrow" w:eastAsia="ArialNarrow" w:hAnsi="Arial Narrow" w:cs="Arial"/>
                <w:sz w:val="22"/>
                <w:szCs w:val="22"/>
              </w:rPr>
              <w:t xml:space="preserve"> ustrezno se označi z X): 36 mesecev (za tretje (3.), </w:t>
            </w:r>
            <w:r w:rsidRPr="002E37CC">
              <w:rPr>
                <w:rFonts w:ascii="Arial Narrow" w:eastAsia="ArialNarrow" w:hAnsi="Arial Narrow" w:cs="Arial"/>
                <w:sz w:val="22"/>
                <w:szCs w:val="22"/>
              </w:rPr>
              <w:t>četrto (4.)</w:t>
            </w:r>
            <w:r w:rsidR="008E3FBE" w:rsidRPr="002E37CC">
              <w:rPr>
                <w:rFonts w:ascii="Arial Narrow" w:eastAsia="ArialNarrow" w:hAnsi="Arial Narrow" w:cs="Arial"/>
                <w:sz w:val="22"/>
                <w:szCs w:val="22"/>
              </w:rPr>
              <w:t xml:space="preserve"> in peto (5)</w:t>
            </w:r>
            <w:r w:rsidR="005A2E2B">
              <w:rPr>
                <w:rFonts w:ascii="Arial Narrow" w:eastAsia="ArialNarrow" w:hAnsi="Arial Narrow" w:cs="Arial"/>
                <w:sz w:val="22"/>
                <w:szCs w:val="22"/>
              </w:rPr>
              <w:t xml:space="preserve"> leto po predaji RV</w:t>
            </w:r>
            <w:r w:rsidR="002E6637">
              <w:rPr>
                <w:rFonts w:ascii="Arial Narrow" w:eastAsia="ArialNarrow" w:hAnsi="Arial Narrow" w:cs="Arial"/>
                <w:sz w:val="22"/>
                <w:szCs w:val="22"/>
              </w:rPr>
              <w:t xml:space="preserve"> naročniku) ali najmanj do 20</w:t>
            </w:r>
            <w:r w:rsidRPr="002E37CC">
              <w:rPr>
                <w:rFonts w:ascii="Arial Narrow" w:eastAsia="ArialNarrow" w:hAnsi="Arial Narrow" w:cs="Arial"/>
                <w:sz w:val="22"/>
                <w:szCs w:val="22"/>
              </w:rPr>
              <w:t xml:space="preserve">0 000 prevoženih kilometrov (kar nastopi prej) </w:t>
            </w:r>
            <w:r w:rsidR="008E3FBE" w:rsidRPr="002E37CC">
              <w:rPr>
                <w:rFonts w:ascii="Arial Narrow" w:eastAsia="ArialNarrow" w:hAnsi="Arial Narrow" w:cs="ArialNarrow"/>
                <w:sz w:val="22"/>
                <w:szCs w:val="22"/>
              </w:rPr>
              <w:t>– garancijska</w:t>
            </w:r>
            <w:r w:rsidRPr="002E37CC">
              <w:rPr>
                <w:rFonts w:ascii="Arial Narrow" w:eastAsia="ArialNarrow" w:hAnsi="Arial Narrow" w:cs="ArialNarrow"/>
                <w:sz w:val="22"/>
                <w:szCs w:val="22"/>
              </w:rPr>
              <w:t xml:space="preserve"> upravičenja se uveljavlja neposredno v javni mreži pooblaščenih servisov in/ali pri ponudniku/dobavitelju.</w:t>
            </w:r>
          </w:p>
          <w:p w14:paraId="40C96EBC" w14:textId="74CE4FF2" w:rsidR="00106BCE" w:rsidRPr="002E37CC" w:rsidRDefault="00106BCE" w:rsidP="003D7466">
            <w:pPr>
              <w:autoSpaceDE w:val="0"/>
              <w:autoSpaceDN w:val="0"/>
              <w:adjustRightInd w:val="0"/>
              <w:spacing w:before="120"/>
              <w:jc w:val="center"/>
              <w:rPr>
                <w:rFonts w:ascii="Arial Narrow" w:eastAsia="ArialNarrow" w:hAnsi="Arial Narrow" w:cs="ArialNarrow"/>
                <w:sz w:val="22"/>
                <w:szCs w:val="22"/>
              </w:rPr>
            </w:pPr>
            <w:r w:rsidRPr="002E37CC">
              <w:rPr>
                <w:rFonts w:ascii="Arial Narrow" w:eastAsia="ArialNarrow" w:hAnsi="Arial Narrow" w:cs="ArialNarrow"/>
                <w:i/>
                <w:sz w:val="22"/>
                <w:szCs w:val="22"/>
              </w:rPr>
              <w:t>S strani ponudnika/dobavitelja podan dal</w:t>
            </w:r>
            <w:r w:rsidR="008E3FBE" w:rsidRPr="002E37CC">
              <w:rPr>
                <w:rFonts w:ascii="Arial Narrow" w:eastAsia="ArialNarrow" w:hAnsi="Arial Narrow" w:cs="ArialNarrow"/>
                <w:i/>
                <w:sz w:val="22"/>
                <w:szCs w:val="22"/>
              </w:rPr>
              <w:t>jši garancijski</w:t>
            </w:r>
            <w:r w:rsidRPr="002E37CC">
              <w:rPr>
                <w:rFonts w:ascii="Arial Narrow" w:eastAsia="ArialNarrow" w:hAnsi="Arial Narrow" w:cs="ArialNarrow"/>
                <w:i/>
                <w:sz w:val="22"/>
                <w:szCs w:val="22"/>
              </w:rPr>
              <w:t xml:space="preserve"> rok znaša </w:t>
            </w:r>
            <w:r w:rsidRPr="002E37CC">
              <w:rPr>
                <w:rFonts w:ascii="Arial Narrow" w:hAnsi="Arial Narrow" w:cs="Calibri"/>
                <w:b/>
                <w:bCs/>
                <w:i/>
                <w:iCs/>
                <w:sz w:val="22"/>
                <w:szCs w:val="22"/>
              </w:rPr>
              <w:fldChar w:fldCharType="begin">
                <w:ffData>
                  <w:name w:val=""/>
                  <w:enabled/>
                  <w:calcOnExit w:val="0"/>
                  <w:textInput>
                    <w:type w:val="number"/>
                    <w:maxLength w:val="4"/>
                  </w:textInput>
                </w:ffData>
              </w:fldChar>
            </w:r>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r w:rsidRPr="002E37CC">
              <w:rPr>
                <w:rFonts w:ascii="Arial Narrow" w:hAnsi="Arial Narrow" w:cs="Calibri"/>
                <w:b/>
                <w:bCs/>
                <w:i/>
                <w:iCs/>
                <w:sz w:val="22"/>
                <w:szCs w:val="22"/>
              </w:rPr>
              <w:t xml:space="preserve"> mesecev</w:t>
            </w:r>
            <w:r w:rsidRPr="002E37CC">
              <w:rPr>
                <w:rFonts w:ascii="Arial Narrow" w:hAnsi="Arial Narrow" w:cs="Calibri"/>
                <w:bCs/>
                <w:iCs/>
                <w:sz w:val="22"/>
                <w:szCs w:val="22"/>
              </w:rPr>
              <w:t>.</w:t>
            </w:r>
          </w:p>
        </w:tc>
      </w:tr>
      <w:tr w:rsidR="000652F0" w:rsidRPr="002E37CC" w14:paraId="79E7856F" w14:textId="77777777" w:rsidTr="003D7466">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34E76BA6" w14:textId="40527AE5" w:rsidR="00106BCE" w:rsidRPr="002E37CC" w:rsidRDefault="00106BCE" w:rsidP="003D7466">
            <w:pPr>
              <w:widowControl w:val="0"/>
              <w:jc w:val="both"/>
              <w:rPr>
                <w:rFonts w:ascii="Arial Narrow" w:hAnsi="Arial Narrow"/>
                <w:sz w:val="22"/>
                <w:szCs w:val="22"/>
              </w:rPr>
            </w:pPr>
            <w:r w:rsidRPr="002E37CC">
              <w:rPr>
                <w:rFonts w:ascii="Arial Narrow" w:hAnsi="Arial Narrow" w:cs="ArialNarrow,Bold"/>
                <w:b/>
                <w:bCs/>
                <w:sz w:val="22"/>
                <w:szCs w:val="22"/>
              </w:rPr>
              <w:t>[3]</w:t>
            </w:r>
            <w:r w:rsidRPr="002E37CC">
              <w:rPr>
                <w:rFonts w:ascii="Arial Narrow" w:hAnsi="Arial Narrow" w:cs="ArialNarrow,Bold"/>
                <w:bCs/>
                <w:sz w:val="22"/>
                <w:szCs w:val="22"/>
              </w:rPr>
              <w:t xml:space="preserve">  Da je za predelavo/</w:t>
            </w:r>
            <w:r w:rsidR="00E2076B">
              <w:rPr>
                <w:rFonts w:ascii="Arial Narrow" w:hAnsi="Arial Narrow" w:cs="ArialNarrow,Bold"/>
                <w:bCs/>
                <w:sz w:val="22"/>
                <w:szCs w:val="22"/>
              </w:rPr>
              <w:t>dodelavo in opremljanje OV</w:t>
            </w:r>
            <w:r w:rsidR="004700AE">
              <w:rPr>
                <w:rFonts w:ascii="Arial Narrow" w:hAnsi="Arial Narrow" w:cs="ArialNarrow,Bold"/>
                <w:bCs/>
                <w:sz w:val="22"/>
                <w:szCs w:val="22"/>
              </w:rPr>
              <w:t xml:space="preserve"> v RV podanih najmanj </w:t>
            </w:r>
            <w:r w:rsidR="004700AE" w:rsidRPr="004700AE">
              <w:rPr>
                <w:rFonts w:ascii="Arial Narrow" w:hAnsi="Arial Narrow" w:cs="ArialNarrow,Bold"/>
                <w:b/>
                <w:bCs/>
                <w:sz w:val="22"/>
                <w:szCs w:val="22"/>
              </w:rPr>
              <w:t>84</w:t>
            </w:r>
            <w:r w:rsidRPr="004700AE">
              <w:rPr>
                <w:rFonts w:ascii="Arial Narrow" w:hAnsi="Arial Narrow" w:cs="ArialNarrow,Bold"/>
                <w:b/>
                <w:bCs/>
                <w:sz w:val="22"/>
                <w:szCs w:val="22"/>
              </w:rPr>
              <w:t xml:space="preserve"> mesecev</w:t>
            </w:r>
            <w:r w:rsidR="00696EA7">
              <w:rPr>
                <w:rFonts w:ascii="Arial Narrow" w:hAnsi="Arial Narrow" w:cs="ArialNarrow,Bold"/>
                <w:bCs/>
                <w:sz w:val="22"/>
                <w:szCs w:val="22"/>
              </w:rPr>
              <w:t xml:space="preserve"> garancije</w:t>
            </w:r>
            <w:r w:rsidRPr="002E37CC">
              <w:rPr>
                <w:rFonts w:ascii="Arial Narrow" w:hAnsi="Arial Narrow" w:cs="ArialNarrow,Bold"/>
                <w:bCs/>
                <w:sz w:val="22"/>
                <w:szCs w:val="22"/>
              </w:rPr>
              <w:t xml:space="preserve"> za </w:t>
            </w:r>
            <w:r w:rsidR="00BB160F">
              <w:rPr>
                <w:rFonts w:ascii="Arial Narrow" w:hAnsi="Arial Narrow"/>
                <w:sz w:val="22"/>
                <w:szCs w:val="22"/>
              </w:rPr>
              <w:t>protikorozijsko zaščito in</w:t>
            </w:r>
            <w:r w:rsidRPr="002E37CC">
              <w:rPr>
                <w:rFonts w:ascii="Arial Narrow" w:hAnsi="Arial Narrow"/>
                <w:sz w:val="22"/>
                <w:szCs w:val="22"/>
              </w:rPr>
              <w:t xml:space="preserve"> </w:t>
            </w:r>
            <w:proofErr w:type="spellStart"/>
            <w:r w:rsidRPr="002E37CC">
              <w:rPr>
                <w:rFonts w:ascii="Arial Narrow" w:hAnsi="Arial Narrow"/>
                <w:sz w:val="22"/>
                <w:szCs w:val="22"/>
              </w:rPr>
              <w:t>prerjavenje</w:t>
            </w:r>
            <w:proofErr w:type="spellEnd"/>
            <w:r w:rsidRPr="002E37CC">
              <w:rPr>
                <w:rFonts w:ascii="Arial Narrow" w:hAnsi="Arial Narrow"/>
                <w:sz w:val="22"/>
                <w:szCs w:val="22"/>
              </w:rPr>
              <w:t xml:space="preserve"> pločevine</w:t>
            </w:r>
            <w:r w:rsidR="00BB160F">
              <w:rPr>
                <w:rFonts w:ascii="Arial Narrow" w:hAnsi="Arial Narrow"/>
                <w:sz w:val="22"/>
                <w:szCs w:val="22"/>
              </w:rPr>
              <w:t xml:space="preserve"> ter</w:t>
            </w:r>
            <w:r w:rsidR="004700AE">
              <w:rPr>
                <w:rFonts w:ascii="Arial Narrow" w:hAnsi="Arial Narrow"/>
                <w:sz w:val="22"/>
                <w:szCs w:val="22"/>
              </w:rPr>
              <w:t xml:space="preserve"> </w:t>
            </w:r>
            <w:r w:rsidR="004700AE" w:rsidRPr="004700AE">
              <w:rPr>
                <w:rFonts w:ascii="Arial Narrow" w:hAnsi="Arial Narrow"/>
                <w:sz w:val="22"/>
                <w:szCs w:val="22"/>
              </w:rPr>
              <w:t xml:space="preserve">preperevanje umetnih materialov, uporabljen-e/-ih </w:t>
            </w:r>
            <w:r w:rsidR="004700AE">
              <w:rPr>
                <w:rFonts w:ascii="Arial Narrow" w:hAnsi="Arial Narrow"/>
                <w:sz w:val="22"/>
                <w:szCs w:val="22"/>
              </w:rPr>
              <w:t xml:space="preserve">v procesu </w:t>
            </w:r>
            <w:r w:rsidR="004700AE" w:rsidRPr="004700AE">
              <w:rPr>
                <w:rFonts w:ascii="Arial Narrow" w:hAnsi="Arial Narrow"/>
                <w:sz w:val="22"/>
                <w:szCs w:val="22"/>
              </w:rPr>
              <w:t>predelave/dodelave in opremljanja OV v RV</w:t>
            </w:r>
            <w:r w:rsidRPr="002E37CC">
              <w:rPr>
                <w:rFonts w:ascii="Arial Narrow" w:hAnsi="Arial Narrow"/>
                <w:sz w:val="22"/>
                <w:szCs w:val="22"/>
              </w:rPr>
              <w:t xml:space="preserve">; vse morebitne napake in pomanjkljivosti, ki se pokažejo (nastanejo) v tem obdobju se ponudnik/dobavitelj obvezuje odpraviti brez stroškov za naročnika. </w:t>
            </w:r>
          </w:p>
          <w:p w14:paraId="4826885B" w14:textId="7A537D27" w:rsidR="00106BCE" w:rsidRPr="00C82300" w:rsidRDefault="00106BCE" w:rsidP="00C82300">
            <w:pPr>
              <w:jc w:val="center"/>
              <w:rPr>
                <w:rFonts w:ascii="Arial Narrow" w:eastAsia="ArialNarrow" w:hAnsi="Arial Narrow"/>
                <w:i/>
                <w:sz w:val="22"/>
                <w:szCs w:val="22"/>
              </w:rPr>
            </w:pPr>
            <w:r w:rsidRPr="00C82300">
              <w:rPr>
                <w:rFonts w:ascii="Arial Narrow" w:eastAsia="ArialNarrow" w:hAnsi="Arial Narrow"/>
                <w:i/>
                <w:sz w:val="22"/>
                <w:szCs w:val="22"/>
              </w:rPr>
              <w:t>S strani ponudnika/do</w:t>
            </w:r>
            <w:r w:rsidR="00F83D0A" w:rsidRPr="00C82300">
              <w:rPr>
                <w:rFonts w:ascii="Arial Narrow" w:eastAsia="ArialNarrow" w:hAnsi="Arial Narrow"/>
                <w:i/>
                <w:sz w:val="22"/>
                <w:szCs w:val="22"/>
              </w:rPr>
              <w:t>bavitelja podan daljši garancijski</w:t>
            </w:r>
            <w:r w:rsidRPr="00C82300">
              <w:rPr>
                <w:rFonts w:ascii="Arial Narrow" w:eastAsia="ArialNarrow" w:hAnsi="Arial Narrow"/>
                <w:i/>
                <w:sz w:val="22"/>
                <w:szCs w:val="22"/>
              </w:rPr>
              <w:t xml:space="preserve"> rok znaša </w:t>
            </w:r>
            <w:r w:rsidRPr="00C82300">
              <w:rPr>
                <w:rFonts w:ascii="Arial Narrow" w:hAnsi="Arial Narrow" w:cs="Calibri"/>
                <w:b/>
                <w:bCs/>
                <w:i/>
                <w:iCs/>
                <w:sz w:val="22"/>
                <w:szCs w:val="22"/>
              </w:rPr>
              <w:fldChar w:fldCharType="begin">
                <w:ffData>
                  <w:name w:val=""/>
                  <w:enabled/>
                  <w:calcOnExit w:val="0"/>
                  <w:textInput>
                    <w:type w:val="number"/>
                    <w:maxLength w:val="4"/>
                  </w:textInput>
                </w:ffData>
              </w:fldChar>
            </w:r>
            <w:r w:rsidRPr="00C82300">
              <w:rPr>
                <w:rFonts w:ascii="Arial Narrow" w:hAnsi="Arial Narrow" w:cs="Calibri"/>
                <w:b/>
                <w:bCs/>
                <w:i/>
                <w:iCs/>
                <w:sz w:val="22"/>
                <w:szCs w:val="22"/>
              </w:rPr>
              <w:instrText xml:space="preserve"> FORMTEXT </w:instrText>
            </w:r>
            <w:r w:rsidRPr="00C82300">
              <w:rPr>
                <w:rFonts w:ascii="Arial Narrow" w:hAnsi="Arial Narrow" w:cs="Calibri"/>
                <w:b/>
                <w:bCs/>
                <w:i/>
                <w:iCs/>
                <w:sz w:val="22"/>
                <w:szCs w:val="22"/>
              </w:rPr>
            </w:r>
            <w:r w:rsidRPr="00C82300">
              <w:rPr>
                <w:rFonts w:ascii="Arial Narrow" w:hAnsi="Arial Narrow" w:cs="Calibri"/>
                <w:b/>
                <w:bCs/>
                <w:i/>
                <w:iCs/>
                <w:sz w:val="22"/>
                <w:szCs w:val="22"/>
              </w:rPr>
              <w:fldChar w:fldCharType="separate"/>
            </w:r>
            <w:r w:rsidRPr="00C82300">
              <w:rPr>
                <w:rFonts w:ascii="Arial Narrow" w:hAnsi="Arial Narrow" w:cs="Calibri"/>
                <w:b/>
                <w:bCs/>
                <w:i/>
                <w:iCs/>
                <w:noProof/>
                <w:sz w:val="22"/>
                <w:szCs w:val="22"/>
              </w:rPr>
              <w:t> </w:t>
            </w:r>
            <w:r w:rsidRPr="00C82300">
              <w:rPr>
                <w:rFonts w:ascii="Arial Narrow" w:hAnsi="Arial Narrow" w:cs="Calibri"/>
                <w:b/>
                <w:bCs/>
                <w:i/>
                <w:iCs/>
                <w:noProof/>
                <w:sz w:val="22"/>
                <w:szCs w:val="22"/>
              </w:rPr>
              <w:t> </w:t>
            </w:r>
            <w:r w:rsidRPr="00C82300">
              <w:rPr>
                <w:rFonts w:ascii="Arial Narrow" w:hAnsi="Arial Narrow" w:cs="Calibri"/>
                <w:b/>
                <w:bCs/>
                <w:i/>
                <w:iCs/>
                <w:noProof/>
                <w:sz w:val="22"/>
                <w:szCs w:val="22"/>
              </w:rPr>
              <w:t> </w:t>
            </w:r>
            <w:r w:rsidRPr="00C82300">
              <w:rPr>
                <w:rFonts w:ascii="Arial Narrow" w:hAnsi="Arial Narrow" w:cs="Calibri"/>
                <w:b/>
                <w:bCs/>
                <w:i/>
                <w:iCs/>
                <w:noProof/>
                <w:sz w:val="22"/>
                <w:szCs w:val="22"/>
              </w:rPr>
              <w:t> </w:t>
            </w:r>
            <w:r w:rsidRPr="00C82300">
              <w:rPr>
                <w:rFonts w:ascii="Arial Narrow" w:hAnsi="Arial Narrow" w:cs="Calibri"/>
                <w:b/>
                <w:bCs/>
                <w:i/>
                <w:iCs/>
                <w:sz w:val="22"/>
                <w:szCs w:val="22"/>
              </w:rPr>
              <w:fldChar w:fldCharType="end"/>
            </w:r>
            <w:r w:rsidRPr="00C82300">
              <w:rPr>
                <w:rFonts w:ascii="Arial Narrow" w:hAnsi="Arial Narrow" w:cs="Calibri"/>
                <w:b/>
                <w:bCs/>
                <w:i/>
                <w:iCs/>
                <w:sz w:val="22"/>
                <w:szCs w:val="22"/>
              </w:rPr>
              <w:t xml:space="preserve"> mesecev</w:t>
            </w:r>
            <w:r w:rsidRPr="00C82300">
              <w:rPr>
                <w:rFonts w:ascii="Arial Narrow" w:hAnsi="Arial Narrow" w:cs="Calibri"/>
                <w:bCs/>
                <w:i/>
                <w:iCs/>
                <w:sz w:val="22"/>
                <w:szCs w:val="22"/>
              </w:rPr>
              <w:t>.</w:t>
            </w:r>
          </w:p>
          <w:p w14:paraId="758B3E72" w14:textId="6BD6CE33" w:rsidR="00106BCE" w:rsidRPr="002E37CC" w:rsidRDefault="00106BCE" w:rsidP="005A2E2B">
            <w:pPr>
              <w:widowControl w:val="0"/>
              <w:spacing w:before="120"/>
              <w:jc w:val="both"/>
              <w:rPr>
                <w:rFonts w:ascii="Arial Narrow" w:eastAsia="ArialNarrow" w:hAnsi="Arial Narrow" w:cs="ArialNarrow"/>
                <w:sz w:val="22"/>
                <w:szCs w:val="22"/>
              </w:rPr>
            </w:pPr>
            <w:r w:rsidRPr="002E37CC">
              <w:rPr>
                <w:rFonts w:ascii="Arial Narrow" w:hAnsi="Arial Narrow" w:cs="ArialNarrow,Bold"/>
                <w:bCs/>
                <w:sz w:val="22"/>
                <w:szCs w:val="22"/>
              </w:rPr>
              <w:t>[3a] Da je z</w:t>
            </w:r>
            <w:r w:rsidRPr="002E37CC">
              <w:rPr>
                <w:rFonts w:ascii="Arial Narrow" w:eastAsia="ArialNarrow" w:hAnsi="Arial Narrow" w:cs="ArialNarrow"/>
                <w:sz w:val="22"/>
                <w:szCs w:val="22"/>
              </w:rPr>
              <w:t>a protikorozijsko zaščito</w:t>
            </w:r>
            <w:r w:rsidR="005A2E2B">
              <w:rPr>
                <w:rFonts w:ascii="Arial Narrow" w:eastAsia="ArialNarrow" w:hAnsi="Arial Narrow" w:cs="ArialNarrow"/>
                <w:sz w:val="22"/>
                <w:szCs w:val="22"/>
              </w:rPr>
              <w:t xml:space="preserve"> in </w:t>
            </w:r>
            <w:proofErr w:type="spellStart"/>
            <w:r w:rsidR="005A2E2B">
              <w:rPr>
                <w:rFonts w:ascii="Arial Narrow" w:eastAsia="ArialNarrow" w:hAnsi="Arial Narrow" w:cs="ArialNarrow"/>
                <w:sz w:val="22"/>
                <w:szCs w:val="22"/>
              </w:rPr>
              <w:t>prerjavenje</w:t>
            </w:r>
            <w:proofErr w:type="spellEnd"/>
            <w:r w:rsidR="005A2E2B">
              <w:rPr>
                <w:rFonts w:ascii="Arial Narrow" w:eastAsia="ArialNarrow" w:hAnsi="Arial Narrow" w:cs="ArialNarrow"/>
                <w:sz w:val="22"/>
                <w:szCs w:val="22"/>
              </w:rPr>
              <w:t xml:space="preserve"> OV</w:t>
            </w:r>
            <w:r w:rsidRPr="002E37CC">
              <w:rPr>
                <w:rFonts w:ascii="Arial Narrow" w:eastAsia="ArialNarrow" w:hAnsi="Arial Narrow" w:cs="ArialNarrow"/>
                <w:sz w:val="22"/>
                <w:szCs w:val="22"/>
              </w:rPr>
              <w:t xml:space="preserve"> zagotovljen garancijski rok, kot ga zagotavlja proizvajalec </w:t>
            </w:r>
            <w:r w:rsidR="005A2E2B">
              <w:rPr>
                <w:rFonts w:ascii="Arial Narrow" w:eastAsia="ArialNarrow" w:hAnsi="Arial Narrow" w:cs="ArialNarrow"/>
                <w:sz w:val="22"/>
                <w:szCs w:val="22"/>
              </w:rPr>
              <w:t xml:space="preserve">OV </w:t>
            </w:r>
            <w:r w:rsidRPr="002E37CC">
              <w:rPr>
                <w:rFonts w:ascii="Arial Narrow" w:eastAsia="ArialNarrow" w:hAnsi="Arial Narrow" w:cs="ArialNarrow"/>
                <w:sz w:val="22"/>
                <w:szCs w:val="22"/>
              </w:rPr>
              <w:t xml:space="preserve">in </w:t>
            </w:r>
            <w:r w:rsidRPr="002E37CC">
              <w:rPr>
                <w:rFonts w:ascii="Arial Narrow" w:eastAsia="ArialNarrow" w:hAnsi="Arial Narrow" w:cs="ArialNarrow"/>
                <w:i/>
                <w:sz w:val="22"/>
                <w:szCs w:val="22"/>
              </w:rPr>
              <w:t xml:space="preserve">znaša </w:t>
            </w:r>
            <w:r w:rsidRPr="002E37CC">
              <w:rPr>
                <w:rFonts w:ascii="Arial Narrow" w:hAnsi="Arial Narrow" w:cs="Calibri"/>
                <w:b/>
                <w:bCs/>
                <w:i/>
                <w:iCs/>
                <w:sz w:val="22"/>
                <w:szCs w:val="22"/>
              </w:rPr>
              <w:fldChar w:fldCharType="begin">
                <w:ffData>
                  <w:name w:val=""/>
                  <w:enabled/>
                  <w:calcOnExit w:val="0"/>
                  <w:textInput>
                    <w:type w:val="number"/>
                    <w:maxLength w:val="4"/>
                  </w:textInput>
                </w:ffData>
              </w:fldChar>
            </w:r>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r w:rsidRPr="002E37CC">
              <w:rPr>
                <w:rFonts w:ascii="Arial Narrow" w:hAnsi="Arial Narrow" w:cs="Calibri"/>
                <w:b/>
                <w:bCs/>
                <w:i/>
                <w:iCs/>
                <w:sz w:val="22"/>
                <w:szCs w:val="22"/>
              </w:rPr>
              <w:t xml:space="preserve"> mesecev</w:t>
            </w:r>
            <w:r w:rsidRPr="002E37CC">
              <w:rPr>
                <w:rFonts w:ascii="Arial Narrow" w:hAnsi="Arial Narrow" w:cs="Calibri"/>
                <w:bCs/>
                <w:iCs/>
                <w:sz w:val="22"/>
                <w:szCs w:val="22"/>
              </w:rPr>
              <w:t>.</w:t>
            </w:r>
          </w:p>
        </w:tc>
      </w:tr>
      <w:tr w:rsidR="00FD33EE" w:rsidRPr="002E37CC" w14:paraId="22F5367B" w14:textId="77777777" w:rsidTr="003D7466">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5FBBB84B" w14:textId="19BF8C70" w:rsidR="00AF4522" w:rsidRPr="002E37CC" w:rsidRDefault="003D7466" w:rsidP="003D7466">
            <w:pPr>
              <w:widowControl w:val="0"/>
              <w:jc w:val="both"/>
              <w:rPr>
                <w:rFonts w:ascii="Arial Narrow" w:hAnsi="Arial Narrow" w:cs="ArialNarrow,Bold"/>
                <w:bCs/>
                <w:sz w:val="22"/>
                <w:szCs w:val="22"/>
              </w:rPr>
            </w:pPr>
            <w:r w:rsidRPr="002E37CC">
              <w:rPr>
                <w:rFonts w:ascii="Arial Narrow" w:hAnsi="Arial Narrow" w:cs="ArialNarrow,Bold"/>
                <w:b/>
                <w:bCs/>
                <w:sz w:val="22"/>
                <w:szCs w:val="22"/>
              </w:rPr>
              <w:t>[4</w:t>
            </w:r>
            <w:r w:rsidR="00FD33EE" w:rsidRPr="002E37CC">
              <w:rPr>
                <w:rFonts w:ascii="Arial Narrow" w:hAnsi="Arial Narrow" w:cs="ArialNarrow,Bold"/>
                <w:b/>
                <w:bCs/>
                <w:sz w:val="22"/>
                <w:szCs w:val="22"/>
              </w:rPr>
              <w:t>]</w:t>
            </w:r>
            <w:r w:rsidR="00FD33EE" w:rsidRPr="002E37CC">
              <w:rPr>
                <w:rFonts w:ascii="Arial Narrow" w:hAnsi="Arial Narrow" w:cs="ArialNarrow,Bold"/>
                <w:bCs/>
                <w:sz w:val="22"/>
                <w:szCs w:val="22"/>
              </w:rPr>
              <w:t xml:space="preserve"> Da v trajanju garancijske dobe, poleg brezplačne odprave napak iz naslova garancijskih upravičenj, zagotavljamo tudi brezplačno preventivno in korektivno vzdrževanje izvedene </w:t>
            </w:r>
            <w:r w:rsidR="00FD33EE" w:rsidRPr="002E37CC">
              <w:rPr>
                <w:rFonts w:ascii="Arial Narrow" w:eastAsia="ArialNarrow" w:hAnsi="Arial Narrow" w:cs="ArialNarrow"/>
                <w:sz w:val="22"/>
                <w:szCs w:val="22"/>
              </w:rPr>
              <w:t xml:space="preserve">predelave/dodelave in opremljanja </w:t>
            </w:r>
            <w:r w:rsidR="005A2E2B">
              <w:rPr>
                <w:rFonts w:ascii="Arial Narrow" w:eastAsia="ArialNarrow" w:hAnsi="Arial Narrow" w:cs="ArialNarrow"/>
                <w:sz w:val="22"/>
                <w:szCs w:val="22"/>
              </w:rPr>
              <w:t xml:space="preserve">OV </w:t>
            </w:r>
            <w:r w:rsidR="00FD33EE" w:rsidRPr="002E37CC">
              <w:rPr>
                <w:rFonts w:ascii="Arial Narrow" w:eastAsia="ArialNarrow" w:hAnsi="Arial Narrow" w:cs="ArialNarrow"/>
                <w:sz w:val="22"/>
                <w:szCs w:val="22"/>
              </w:rPr>
              <w:t xml:space="preserve">v RV (bolniškega dela, bolniškega prostora in </w:t>
            </w:r>
            <w:r w:rsidR="00AF4522" w:rsidRPr="002E37CC">
              <w:rPr>
                <w:rFonts w:ascii="Arial Narrow" w:eastAsia="ArialNarrow" w:hAnsi="Arial Narrow" w:cs="ArialNarrow"/>
                <w:sz w:val="22"/>
                <w:szCs w:val="22"/>
              </w:rPr>
              <w:t xml:space="preserve">na bolniški del ter </w:t>
            </w:r>
            <w:r w:rsidR="00FD33EE" w:rsidRPr="002E37CC">
              <w:rPr>
                <w:rFonts w:ascii="Arial Narrow" w:eastAsia="ArialNarrow" w:hAnsi="Arial Narrow" w:cs="ArialNarrow"/>
                <w:sz w:val="22"/>
                <w:szCs w:val="22"/>
              </w:rPr>
              <w:t xml:space="preserve">v bolniški prostor </w:t>
            </w:r>
            <w:r w:rsidR="00AF4522" w:rsidRPr="002E37CC">
              <w:rPr>
                <w:rFonts w:ascii="Arial Narrow" w:eastAsia="ArialNarrow" w:hAnsi="Arial Narrow" w:cs="ArialNarrow"/>
                <w:sz w:val="22"/>
                <w:szCs w:val="22"/>
              </w:rPr>
              <w:t>trdno vgrajene opreme).</w:t>
            </w:r>
          </w:p>
          <w:p w14:paraId="3F99F049" w14:textId="4CAD8CEA" w:rsidR="00AF4522" w:rsidRPr="002E37CC" w:rsidRDefault="003D7466" w:rsidP="0008145D">
            <w:pPr>
              <w:widowControl w:val="0"/>
              <w:spacing w:before="120"/>
              <w:jc w:val="both"/>
              <w:rPr>
                <w:rFonts w:ascii="Arial Narrow" w:hAnsi="Arial Narrow" w:cs="ArialNarrow,Bold"/>
                <w:bCs/>
                <w:sz w:val="22"/>
                <w:szCs w:val="22"/>
              </w:rPr>
            </w:pPr>
            <w:r w:rsidRPr="002E37CC">
              <w:rPr>
                <w:rFonts w:ascii="Arial Narrow" w:hAnsi="Arial Narrow" w:cs="ArialNarrow,Bold"/>
                <w:bCs/>
                <w:sz w:val="22"/>
                <w:szCs w:val="22"/>
              </w:rPr>
              <w:t>[4</w:t>
            </w:r>
            <w:r w:rsidR="00FD33EE" w:rsidRPr="002E37CC">
              <w:rPr>
                <w:rFonts w:ascii="Arial Narrow" w:hAnsi="Arial Narrow" w:cs="ArialNarrow,Bold"/>
                <w:bCs/>
                <w:sz w:val="22"/>
                <w:szCs w:val="22"/>
              </w:rPr>
              <w:t>a] Preventivno vzdrževanje pomeni zagotavljanje izvajanja rednega vzdrževanja, število rednih vzdrževalnih servisov po navodilih proizvajalca (najmanj 1x letno) vključno z vsemi rezervnimi deli in potrošnim materialom, stroški dela in potnimi stroški; npr.: kontrolo stanja</w:t>
            </w:r>
            <w:r w:rsidR="00C22E28" w:rsidRPr="002E37CC">
              <w:rPr>
                <w:rFonts w:ascii="Arial Narrow" w:hAnsi="Arial Narrow" w:cs="ArialNarrow,Bold"/>
                <w:bCs/>
                <w:sz w:val="22"/>
                <w:szCs w:val="22"/>
              </w:rPr>
              <w:t xml:space="preserve"> in funkcionalnosti </w:t>
            </w:r>
            <w:r w:rsidR="00E81064" w:rsidRPr="002E37CC">
              <w:rPr>
                <w:rFonts w:ascii="Arial Narrow" w:hAnsi="Arial Narrow" w:cs="ArialNarrow,Bold"/>
                <w:bCs/>
                <w:sz w:val="22"/>
                <w:szCs w:val="22"/>
              </w:rPr>
              <w:t xml:space="preserve">izvedene </w:t>
            </w:r>
            <w:r w:rsidR="00E81064" w:rsidRPr="002E37CC">
              <w:rPr>
                <w:rFonts w:ascii="Arial Narrow" w:eastAsia="ArialNarrow" w:hAnsi="Arial Narrow" w:cs="ArialNarrow"/>
                <w:sz w:val="22"/>
                <w:szCs w:val="22"/>
              </w:rPr>
              <w:t>predelave/dodela</w:t>
            </w:r>
            <w:r w:rsidR="005A2E2B">
              <w:rPr>
                <w:rFonts w:ascii="Arial Narrow" w:eastAsia="ArialNarrow" w:hAnsi="Arial Narrow" w:cs="ArialNarrow"/>
                <w:sz w:val="22"/>
                <w:szCs w:val="22"/>
              </w:rPr>
              <w:t>ve in opremljanja OV</w:t>
            </w:r>
            <w:r w:rsidR="00E81064" w:rsidRPr="002E37CC">
              <w:rPr>
                <w:rFonts w:ascii="Arial Narrow" w:eastAsia="ArialNarrow" w:hAnsi="Arial Narrow" w:cs="ArialNarrow"/>
                <w:sz w:val="22"/>
                <w:szCs w:val="22"/>
              </w:rPr>
              <w:t xml:space="preserve"> v RV</w:t>
            </w:r>
            <w:r w:rsidR="00FD33EE" w:rsidRPr="002E37CC">
              <w:rPr>
                <w:rFonts w:ascii="Arial Narrow" w:hAnsi="Arial Narrow" w:cs="ArialNarrow,Bold"/>
                <w:bCs/>
                <w:sz w:val="22"/>
                <w:szCs w:val="22"/>
              </w:rPr>
              <w:t xml:space="preserve">, odkrivanje napak in odprava le teh, preverjanje in </w:t>
            </w:r>
            <w:proofErr w:type="spellStart"/>
            <w:r w:rsidR="00FD33EE" w:rsidRPr="002E37CC">
              <w:rPr>
                <w:rFonts w:ascii="Arial Narrow" w:hAnsi="Arial Narrow" w:cs="ArialNarrow,Bold"/>
                <w:bCs/>
                <w:sz w:val="22"/>
                <w:szCs w:val="22"/>
              </w:rPr>
              <w:t>optimiranje</w:t>
            </w:r>
            <w:proofErr w:type="spellEnd"/>
            <w:r w:rsidR="00FD33EE" w:rsidRPr="002E37CC">
              <w:rPr>
                <w:rFonts w:ascii="Arial Narrow" w:hAnsi="Arial Narrow" w:cs="ArialNarrow,Bold"/>
                <w:bCs/>
                <w:sz w:val="22"/>
                <w:szCs w:val="22"/>
              </w:rPr>
              <w:t xml:space="preserve"> funkcijskih parametrov delovanja, umerjanje in izvedba potrebnih meritev, čiščenje in kontrola </w:t>
            </w:r>
            <w:r w:rsidR="00C22E28" w:rsidRPr="002E37CC">
              <w:rPr>
                <w:rFonts w:ascii="Arial Narrow" w:hAnsi="Arial Narrow" w:cs="ArialNarrow,Bold"/>
                <w:bCs/>
                <w:sz w:val="22"/>
                <w:szCs w:val="22"/>
              </w:rPr>
              <w:t xml:space="preserve">izvedene </w:t>
            </w:r>
            <w:r w:rsidR="00C22E28" w:rsidRPr="002E37CC">
              <w:rPr>
                <w:rFonts w:ascii="Arial Narrow" w:eastAsia="ArialNarrow" w:hAnsi="Arial Narrow" w:cs="ArialNarrow"/>
                <w:sz w:val="22"/>
                <w:szCs w:val="22"/>
              </w:rPr>
              <w:t>predelave/dodelave</w:t>
            </w:r>
            <w:r w:rsidR="005A2E2B">
              <w:rPr>
                <w:rFonts w:ascii="Arial Narrow" w:eastAsia="ArialNarrow" w:hAnsi="Arial Narrow" w:cs="ArialNarrow"/>
                <w:sz w:val="22"/>
                <w:szCs w:val="22"/>
              </w:rPr>
              <w:t xml:space="preserve"> in opremljanja OV</w:t>
            </w:r>
            <w:r w:rsidR="00C22E28" w:rsidRPr="002E37CC">
              <w:rPr>
                <w:rFonts w:ascii="Arial Narrow" w:eastAsia="ArialNarrow" w:hAnsi="Arial Narrow" w:cs="ArialNarrow"/>
                <w:sz w:val="22"/>
                <w:szCs w:val="22"/>
              </w:rPr>
              <w:t xml:space="preserve"> v RV</w:t>
            </w:r>
            <w:r w:rsidR="00FD33EE" w:rsidRPr="002E37CC">
              <w:rPr>
                <w:rFonts w:ascii="Arial Narrow" w:hAnsi="Arial Narrow" w:cs="ArialNarrow,Bold"/>
                <w:bCs/>
                <w:sz w:val="22"/>
                <w:szCs w:val="22"/>
              </w:rPr>
              <w:t>, izdaja servisnega poročila z datumom in podpisom izvedbe pregleda.</w:t>
            </w:r>
          </w:p>
          <w:p w14:paraId="0FA3EE99" w14:textId="291821C1" w:rsidR="00AF4522" w:rsidRPr="002E37CC" w:rsidRDefault="003D7466" w:rsidP="0008145D">
            <w:pPr>
              <w:widowControl w:val="0"/>
              <w:spacing w:before="120"/>
              <w:jc w:val="both"/>
              <w:rPr>
                <w:rFonts w:ascii="Arial Narrow" w:hAnsi="Arial Narrow" w:cs="ArialNarrow,Bold"/>
                <w:bCs/>
                <w:sz w:val="22"/>
                <w:szCs w:val="22"/>
              </w:rPr>
            </w:pPr>
            <w:r w:rsidRPr="002E37CC">
              <w:rPr>
                <w:rFonts w:ascii="Arial Narrow" w:hAnsi="Arial Narrow" w:cs="ArialNarrow,Bold"/>
                <w:bCs/>
                <w:sz w:val="22"/>
                <w:szCs w:val="22"/>
              </w:rPr>
              <w:t>[4</w:t>
            </w:r>
            <w:r w:rsidR="00FD33EE" w:rsidRPr="002E37CC">
              <w:rPr>
                <w:rFonts w:ascii="Arial Narrow" w:hAnsi="Arial Narrow" w:cs="ArialNarrow,Bold"/>
                <w:bCs/>
                <w:sz w:val="22"/>
                <w:szCs w:val="22"/>
              </w:rPr>
              <w:t xml:space="preserve">b] Korektivno vzdrževanje pomeni servisna popravila/odpravo napak na </w:t>
            </w:r>
            <w:r w:rsidR="00C22E28" w:rsidRPr="002E37CC">
              <w:rPr>
                <w:rFonts w:ascii="Arial Narrow" w:hAnsi="Arial Narrow" w:cs="ArialNarrow,Bold"/>
                <w:bCs/>
                <w:sz w:val="22"/>
                <w:szCs w:val="22"/>
              </w:rPr>
              <w:t xml:space="preserve">izvedeni </w:t>
            </w:r>
            <w:r w:rsidR="00C22E28" w:rsidRPr="002E37CC">
              <w:rPr>
                <w:rFonts w:ascii="Arial Narrow" w:eastAsia="ArialNarrow" w:hAnsi="Arial Narrow" w:cs="ArialNarrow"/>
                <w:sz w:val="22"/>
                <w:szCs w:val="22"/>
              </w:rPr>
              <w:t>predelavi/dodelavi</w:t>
            </w:r>
            <w:r w:rsidR="005A2E2B">
              <w:rPr>
                <w:rFonts w:ascii="Arial Narrow" w:eastAsia="ArialNarrow" w:hAnsi="Arial Narrow" w:cs="ArialNarrow"/>
                <w:sz w:val="22"/>
                <w:szCs w:val="22"/>
              </w:rPr>
              <w:t xml:space="preserve"> in opremljanju OV</w:t>
            </w:r>
            <w:r w:rsidR="00C22E28" w:rsidRPr="002E37CC">
              <w:rPr>
                <w:rFonts w:ascii="Arial Narrow" w:eastAsia="ArialNarrow" w:hAnsi="Arial Narrow" w:cs="ArialNarrow"/>
                <w:sz w:val="22"/>
                <w:szCs w:val="22"/>
              </w:rPr>
              <w:t xml:space="preserve"> v RV</w:t>
            </w:r>
            <w:r w:rsidR="00C22E28" w:rsidRPr="002E37CC">
              <w:rPr>
                <w:rFonts w:ascii="Arial Narrow" w:hAnsi="Arial Narrow" w:cs="ArialNarrow,Bold"/>
                <w:bCs/>
                <w:sz w:val="22"/>
                <w:szCs w:val="22"/>
              </w:rPr>
              <w:t xml:space="preserve"> </w:t>
            </w:r>
            <w:r w:rsidR="00FD33EE" w:rsidRPr="002E37CC">
              <w:rPr>
                <w:rFonts w:ascii="Arial Narrow" w:hAnsi="Arial Narrow" w:cs="ArialNarrow,Bold"/>
                <w:bCs/>
                <w:sz w:val="22"/>
                <w:szCs w:val="22"/>
              </w:rPr>
              <w:t xml:space="preserve">z zamenjavo iztrošenih, okvarjenih delov in potrošnega materiala za predmetno </w:t>
            </w:r>
            <w:r w:rsidR="00C22E28" w:rsidRPr="002E37CC">
              <w:rPr>
                <w:rFonts w:ascii="Arial Narrow" w:eastAsia="ArialNarrow" w:hAnsi="Arial Narrow" w:cs="ArialNarrow"/>
                <w:sz w:val="22"/>
                <w:szCs w:val="22"/>
              </w:rPr>
              <w:t>predelavo/dodelavo</w:t>
            </w:r>
            <w:r w:rsidR="005A2E2B">
              <w:rPr>
                <w:rFonts w:ascii="Arial Narrow" w:eastAsia="ArialNarrow" w:hAnsi="Arial Narrow" w:cs="ArialNarrow"/>
                <w:sz w:val="22"/>
                <w:szCs w:val="22"/>
              </w:rPr>
              <w:t xml:space="preserve"> in opremljanje OV</w:t>
            </w:r>
            <w:r w:rsidR="00C22E28" w:rsidRPr="002E37CC">
              <w:rPr>
                <w:rFonts w:ascii="Arial Narrow" w:eastAsia="ArialNarrow" w:hAnsi="Arial Narrow" w:cs="ArialNarrow"/>
                <w:sz w:val="22"/>
                <w:szCs w:val="22"/>
              </w:rPr>
              <w:t xml:space="preserve"> v RV </w:t>
            </w:r>
            <w:r w:rsidR="00FD33EE" w:rsidRPr="002E37CC">
              <w:rPr>
                <w:rFonts w:ascii="Arial Narrow" w:hAnsi="Arial Narrow" w:cs="ArialNarrow,Bold"/>
                <w:bCs/>
                <w:sz w:val="22"/>
                <w:szCs w:val="22"/>
              </w:rPr>
              <w:t xml:space="preserve">ter vzpostavitev </w:t>
            </w:r>
            <w:r w:rsidR="00C22E28" w:rsidRPr="002E37CC">
              <w:rPr>
                <w:rFonts w:ascii="Arial Narrow" w:hAnsi="Arial Narrow" w:cs="ArialNarrow,Bold"/>
                <w:bCs/>
                <w:sz w:val="22"/>
                <w:szCs w:val="22"/>
              </w:rPr>
              <w:t xml:space="preserve">izvedene </w:t>
            </w:r>
            <w:r w:rsidR="00C22E28" w:rsidRPr="002E37CC">
              <w:rPr>
                <w:rFonts w:ascii="Arial Narrow" w:eastAsia="ArialNarrow" w:hAnsi="Arial Narrow" w:cs="ArialNarrow"/>
                <w:sz w:val="22"/>
                <w:szCs w:val="22"/>
              </w:rPr>
              <w:t>predelave/dodelave</w:t>
            </w:r>
            <w:r w:rsidR="005A2E2B">
              <w:rPr>
                <w:rFonts w:ascii="Arial Narrow" w:eastAsia="ArialNarrow" w:hAnsi="Arial Narrow" w:cs="ArialNarrow"/>
                <w:sz w:val="22"/>
                <w:szCs w:val="22"/>
              </w:rPr>
              <w:t xml:space="preserve"> in opremljanja OV</w:t>
            </w:r>
            <w:r w:rsidR="00C22E28" w:rsidRPr="002E37CC">
              <w:rPr>
                <w:rFonts w:ascii="Arial Narrow" w:eastAsia="ArialNarrow" w:hAnsi="Arial Narrow" w:cs="ArialNarrow"/>
                <w:sz w:val="22"/>
                <w:szCs w:val="22"/>
              </w:rPr>
              <w:t xml:space="preserve"> v RV</w:t>
            </w:r>
            <w:r w:rsidR="00C22E28" w:rsidRPr="002E37CC">
              <w:rPr>
                <w:rFonts w:ascii="Arial Narrow" w:hAnsi="Arial Narrow" w:cs="ArialNarrow,Bold"/>
                <w:bCs/>
                <w:sz w:val="22"/>
                <w:szCs w:val="22"/>
              </w:rPr>
              <w:t xml:space="preserve"> </w:t>
            </w:r>
            <w:r w:rsidR="00FD33EE" w:rsidRPr="002E37CC">
              <w:rPr>
                <w:rFonts w:ascii="Arial Narrow" w:hAnsi="Arial Narrow" w:cs="ArialNarrow,Bold"/>
                <w:bCs/>
                <w:sz w:val="22"/>
                <w:szCs w:val="22"/>
              </w:rPr>
              <w:t xml:space="preserve">v fazo pravilnega in brezhibnega delovanja. Servis se opravlja po pozivu uporabnika z vključenimi vsemi rezervnimi deli in potrošnimi materiali ter ostalim potrebnim materialom in drobnim inventarjem za izvajanje storitev, vključno s transportnimi in </w:t>
            </w:r>
            <w:r w:rsidR="00FD33EE" w:rsidRPr="002E37CC">
              <w:rPr>
                <w:rFonts w:ascii="Arial Narrow" w:hAnsi="Arial Narrow" w:cs="ArialNarrow,Bold"/>
                <w:bCs/>
                <w:sz w:val="22"/>
                <w:szCs w:val="22"/>
              </w:rPr>
              <w:lastRenderedPageBreak/>
              <w:t>vsemi ostalimi stroški.</w:t>
            </w:r>
          </w:p>
          <w:p w14:paraId="67CAA2DF" w14:textId="6F2DC42C" w:rsidR="00AF4522" w:rsidRPr="002E37CC" w:rsidRDefault="003D7466" w:rsidP="0008145D">
            <w:pPr>
              <w:widowControl w:val="0"/>
              <w:spacing w:before="120"/>
              <w:jc w:val="both"/>
              <w:rPr>
                <w:rFonts w:ascii="Arial Narrow" w:hAnsi="Arial Narrow" w:cs="ArialNarrow,Bold"/>
                <w:bCs/>
                <w:sz w:val="22"/>
                <w:szCs w:val="22"/>
              </w:rPr>
            </w:pPr>
            <w:r w:rsidRPr="002E37CC">
              <w:rPr>
                <w:rFonts w:ascii="Arial Narrow" w:hAnsi="Arial Narrow" w:cs="ArialNarrow,Bold"/>
                <w:bCs/>
                <w:sz w:val="22"/>
                <w:szCs w:val="22"/>
              </w:rPr>
              <w:t>[4</w:t>
            </w:r>
            <w:r w:rsidR="00FD33EE" w:rsidRPr="002E37CC">
              <w:rPr>
                <w:rFonts w:ascii="Arial Narrow" w:hAnsi="Arial Narrow" w:cs="ArialNarrow,Bold"/>
                <w:bCs/>
                <w:sz w:val="22"/>
                <w:szCs w:val="22"/>
              </w:rPr>
              <w:t xml:space="preserve">c] Popravila, potrebna zaradi </w:t>
            </w:r>
            <w:proofErr w:type="spellStart"/>
            <w:r w:rsidR="00FD33EE" w:rsidRPr="002E37CC">
              <w:rPr>
                <w:rFonts w:ascii="Arial Narrow" w:hAnsi="Arial Narrow" w:cs="ArialNarrow,Bold"/>
                <w:bCs/>
                <w:sz w:val="22"/>
                <w:szCs w:val="22"/>
              </w:rPr>
              <w:t>strojelomov</w:t>
            </w:r>
            <w:proofErr w:type="spellEnd"/>
            <w:r w:rsidR="00FD33EE" w:rsidRPr="002E37CC">
              <w:rPr>
                <w:rFonts w:ascii="Arial Narrow" w:hAnsi="Arial Narrow" w:cs="ArialNarrow,Bold"/>
                <w:bCs/>
                <w:sz w:val="22"/>
                <w:szCs w:val="22"/>
              </w:rPr>
              <w:t xml:space="preserve"> ali napačnega ravnanja uporabnika z </w:t>
            </w:r>
            <w:r w:rsidR="00C22E28" w:rsidRPr="002E37CC">
              <w:rPr>
                <w:rFonts w:ascii="Arial Narrow" w:hAnsi="Arial Narrow" w:cs="ArialNarrow,Bold"/>
                <w:bCs/>
                <w:sz w:val="22"/>
                <w:szCs w:val="22"/>
              </w:rPr>
              <w:t xml:space="preserve">izvedeno </w:t>
            </w:r>
            <w:r w:rsidR="00C22E28" w:rsidRPr="002E37CC">
              <w:rPr>
                <w:rFonts w:ascii="Arial Narrow" w:eastAsia="ArialNarrow" w:hAnsi="Arial Narrow" w:cs="ArialNarrow"/>
                <w:sz w:val="22"/>
                <w:szCs w:val="22"/>
              </w:rPr>
              <w:t xml:space="preserve">predelavo/dodelavo </w:t>
            </w:r>
            <w:r w:rsidR="005A2E2B">
              <w:rPr>
                <w:rFonts w:ascii="Arial Narrow" w:eastAsia="ArialNarrow" w:hAnsi="Arial Narrow" w:cs="ArialNarrow"/>
                <w:sz w:val="22"/>
                <w:szCs w:val="22"/>
              </w:rPr>
              <w:t>in opremljanjem OV</w:t>
            </w:r>
            <w:r w:rsidR="00C22E28" w:rsidRPr="002E37CC">
              <w:rPr>
                <w:rFonts w:ascii="Arial Narrow" w:eastAsia="ArialNarrow" w:hAnsi="Arial Narrow" w:cs="ArialNarrow"/>
                <w:sz w:val="22"/>
                <w:szCs w:val="22"/>
              </w:rPr>
              <w:t xml:space="preserve"> v RV</w:t>
            </w:r>
            <w:r w:rsidR="00FD33EE" w:rsidRPr="002E37CC">
              <w:rPr>
                <w:rFonts w:ascii="Arial Narrow" w:hAnsi="Arial Narrow" w:cs="ArialNarrow,Bold"/>
                <w:bCs/>
                <w:sz w:val="22"/>
                <w:szCs w:val="22"/>
              </w:rPr>
              <w:t>, ne pomenijo vzdrževalnih del in jih je izvajalec upravičen zaračunati po veljavnem ceniku rezervnih delov in servisne ure.</w:t>
            </w:r>
          </w:p>
          <w:p w14:paraId="1A149718" w14:textId="2776E104" w:rsidR="00FD33EE" w:rsidRPr="002E37CC" w:rsidRDefault="003D7466" w:rsidP="0008145D">
            <w:pPr>
              <w:widowControl w:val="0"/>
              <w:spacing w:before="120"/>
              <w:jc w:val="both"/>
              <w:rPr>
                <w:rFonts w:ascii="Arial Narrow" w:hAnsi="Arial Narrow" w:cs="ArialNarrow,Bold"/>
                <w:bCs/>
                <w:sz w:val="22"/>
                <w:szCs w:val="22"/>
              </w:rPr>
            </w:pPr>
            <w:r w:rsidRPr="002E37CC">
              <w:rPr>
                <w:rFonts w:ascii="Arial Narrow" w:hAnsi="Arial Narrow" w:cs="ArialNarrow,Bold"/>
                <w:bCs/>
                <w:sz w:val="22"/>
                <w:szCs w:val="22"/>
              </w:rPr>
              <w:t>[4</w:t>
            </w:r>
            <w:r w:rsidR="00A83A3A" w:rsidRPr="002E37CC">
              <w:rPr>
                <w:rFonts w:ascii="Arial Narrow" w:hAnsi="Arial Narrow" w:cs="ArialNarrow,Bold"/>
                <w:bCs/>
                <w:sz w:val="22"/>
                <w:szCs w:val="22"/>
              </w:rPr>
              <w:t>e</w:t>
            </w:r>
            <w:r w:rsidR="00FD33EE" w:rsidRPr="002E37CC">
              <w:rPr>
                <w:rFonts w:ascii="Arial Narrow" w:hAnsi="Arial Narrow" w:cs="ArialNarrow,Bold"/>
                <w:bCs/>
                <w:sz w:val="22"/>
                <w:szCs w:val="22"/>
              </w:rPr>
              <w:t>] Če ponudnik/dobavitelj, potem ko je prejel obvestilo o napaki, v dogovorjenem roku ne odpra</w:t>
            </w:r>
            <w:r w:rsidR="00A83A3A" w:rsidRPr="002E37CC">
              <w:rPr>
                <w:rFonts w:ascii="Arial Narrow" w:hAnsi="Arial Narrow" w:cs="ArialNarrow,Bold"/>
                <w:bCs/>
                <w:sz w:val="22"/>
                <w:szCs w:val="22"/>
              </w:rPr>
              <w:t xml:space="preserve">vi napake in pomanjkljivosti na </w:t>
            </w:r>
            <w:r w:rsidR="00A83A3A" w:rsidRPr="002E37CC">
              <w:rPr>
                <w:rFonts w:ascii="Arial Narrow" w:eastAsia="ArialNarrow" w:hAnsi="Arial Narrow" w:cs="ArialNarrow"/>
                <w:sz w:val="22"/>
                <w:szCs w:val="22"/>
              </w:rPr>
              <w:t>predelavi/dodelavi</w:t>
            </w:r>
            <w:r w:rsidR="005A2E2B">
              <w:rPr>
                <w:rFonts w:ascii="Arial Narrow" w:eastAsia="ArialNarrow" w:hAnsi="Arial Narrow" w:cs="ArialNarrow"/>
                <w:sz w:val="22"/>
                <w:szCs w:val="22"/>
              </w:rPr>
              <w:t xml:space="preserve"> in opremljanju OV</w:t>
            </w:r>
            <w:r w:rsidR="00A83A3A" w:rsidRPr="002E37CC">
              <w:rPr>
                <w:rFonts w:ascii="Arial Narrow" w:eastAsia="ArialNarrow" w:hAnsi="Arial Narrow" w:cs="ArialNarrow"/>
                <w:sz w:val="22"/>
                <w:szCs w:val="22"/>
              </w:rPr>
              <w:t xml:space="preserve"> v RV</w:t>
            </w:r>
            <w:r w:rsidR="00A83A3A" w:rsidRPr="002E37CC">
              <w:rPr>
                <w:rFonts w:ascii="Arial Narrow" w:hAnsi="Arial Narrow" w:cs="ArialNarrow,Bold"/>
                <w:bCs/>
                <w:sz w:val="22"/>
                <w:szCs w:val="22"/>
              </w:rPr>
              <w:t xml:space="preserve"> (ne nadomesti ali zamenja opreme)</w:t>
            </w:r>
            <w:r w:rsidR="00FD33EE" w:rsidRPr="002E37CC">
              <w:rPr>
                <w:rFonts w:ascii="Arial Narrow" w:hAnsi="Arial Narrow" w:cs="ArialNarrow,Bold"/>
                <w:bCs/>
                <w:sz w:val="22"/>
                <w:szCs w:val="22"/>
              </w:rPr>
              <w:t>, lahko naročnik sam izvrši vse aktivnosti ali pooblasti tretjo osebo za aktivnosti, ki so potrebne za odpravo napak, nadomestila ali zamenjave. Vse rizike in stroške, ki bi izhajali iz takšnega ukrepanja naročnika nosil ponudnik/dobavitelj, naročnik pa lahko vnovči tudi zavarovanje za odpravo napak v garancijski dobi.</w:t>
            </w:r>
          </w:p>
        </w:tc>
      </w:tr>
      <w:tr w:rsidR="00054BE5" w:rsidRPr="002E37CC" w14:paraId="53F279FA" w14:textId="77777777" w:rsidTr="00054BE5">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58602AF9" w14:textId="09FCC767" w:rsidR="000B02CF" w:rsidRPr="002E37CC" w:rsidRDefault="006C0416" w:rsidP="00054BE5">
            <w:pPr>
              <w:widowControl w:val="0"/>
              <w:jc w:val="both"/>
              <w:rPr>
                <w:rFonts w:ascii="Arial Narrow" w:hAnsi="Arial Narrow" w:cs="ArialNarrow,Bold"/>
                <w:bCs/>
                <w:sz w:val="22"/>
                <w:szCs w:val="22"/>
              </w:rPr>
            </w:pPr>
            <w:r w:rsidRPr="002E37CC">
              <w:rPr>
                <w:rFonts w:ascii="Arial Narrow" w:hAnsi="Arial Narrow" w:cs="ArialNarrow,Bold"/>
                <w:b/>
                <w:bCs/>
                <w:sz w:val="22"/>
                <w:szCs w:val="22"/>
              </w:rPr>
              <w:lastRenderedPageBreak/>
              <w:t>[5</w:t>
            </w:r>
            <w:r w:rsidR="00054BE5" w:rsidRPr="002E37CC">
              <w:rPr>
                <w:rFonts w:ascii="Arial Narrow" w:hAnsi="Arial Narrow" w:cs="ArialNarrow,Bold"/>
                <w:b/>
                <w:bCs/>
                <w:sz w:val="22"/>
                <w:szCs w:val="22"/>
              </w:rPr>
              <w:t>]</w:t>
            </w:r>
            <w:r w:rsidR="00054BE5" w:rsidRPr="002E37CC">
              <w:rPr>
                <w:rFonts w:ascii="Arial Narrow" w:hAnsi="Arial Narrow" w:cs="ArialNarrow,Bold"/>
                <w:bCs/>
                <w:sz w:val="22"/>
                <w:szCs w:val="22"/>
              </w:rPr>
              <w:t xml:space="preserve"> V primeru, da se v garancijski dobi, na izvedeni predelavi/dodelavi</w:t>
            </w:r>
            <w:r w:rsidR="005A2E2B">
              <w:rPr>
                <w:rFonts w:ascii="Arial Narrow" w:hAnsi="Arial Narrow" w:cs="ArialNarrow,Bold"/>
                <w:bCs/>
                <w:sz w:val="22"/>
                <w:szCs w:val="22"/>
              </w:rPr>
              <w:t xml:space="preserve"> in opremljanju OV</w:t>
            </w:r>
            <w:r w:rsidR="00054BE5" w:rsidRPr="002E37CC">
              <w:rPr>
                <w:rFonts w:ascii="Arial Narrow" w:hAnsi="Arial Narrow" w:cs="ArialNarrow,Bold"/>
                <w:bCs/>
                <w:sz w:val="22"/>
                <w:szCs w:val="22"/>
              </w:rPr>
              <w:t xml:space="preserve"> v RV </w:t>
            </w:r>
            <w:r w:rsidR="005053C5" w:rsidRPr="002E37CC">
              <w:rPr>
                <w:rFonts w:ascii="Arial Narrow" w:hAnsi="Arial Narrow" w:cs="ArialNarrow,Bold"/>
                <w:bCs/>
                <w:sz w:val="22"/>
                <w:szCs w:val="22"/>
              </w:rPr>
              <w:t xml:space="preserve">enaka </w:t>
            </w:r>
            <w:r w:rsidR="00054BE5" w:rsidRPr="002E37CC">
              <w:rPr>
                <w:rFonts w:ascii="Arial Narrow" w:hAnsi="Arial Narrow" w:cs="ArialNarrow,Bold"/>
                <w:bCs/>
                <w:sz w:val="22"/>
                <w:szCs w:val="22"/>
              </w:rPr>
              <w:t>napaka ponovi najmanj trikrat (3) ali v primeru, da popravilo ni možno v roku 15 koledarskih dni od dne, ko naročnik poda zahtevo za odpravo napake,</w:t>
            </w:r>
          </w:p>
          <w:p w14:paraId="17F5830B" w14:textId="0588E6F4" w:rsidR="000B02CF" w:rsidRPr="002E37CC" w:rsidRDefault="00054BE5" w:rsidP="00F673C2">
            <w:pPr>
              <w:pStyle w:val="Odstavekseznama"/>
              <w:widowControl w:val="0"/>
              <w:numPr>
                <w:ilvl w:val="0"/>
                <w:numId w:val="65"/>
              </w:numPr>
              <w:spacing w:after="0"/>
              <w:ind w:left="568" w:hanging="284"/>
              <w:jc w:val="both"/>
              <w:rPr>
                <w:rFonts w:ascii="Arial Narrow" w:hAnsi="Arial Narrow" w:cs="ArialNarrow,Bold"/>
                <w:bCs/>
              </w:rPr>
            </w:pPr>
            <w:r w:rsidRPr="002E37CC">
              <w:rPr>
                <w:rFonts w:ascii="Arial Narrow" w:hAnsi="Arial Narrow" w:cs="ArialNarrow,Bold"/>
                <w:bCs/>
              </w:rPr>
              <w:t>ponudnik/dobavitelj za čas popravila,</w:t>
            </w:r>
            <w:r w:rsidRPr="002E37CC">
              <w:rPr>
                <w:rFonts w:ascii="Arial Narrow" w:eastAsia="Times New Roman" w:hAnsi="Arial Narrow" w:cs="ArialNarrow,Bold"/>
                <w:bCs/>
              </w:rPr>
              <w:t xml:space="preserve"> </w:t>
            </w:r>
            <w:r w:rsidR="005175AB" w:rsidRPr="002E37CC">
              <w:rPr>
                <w:rFonts w:ascii="Arial Narrow" w:eastAsia="Times New Roman" w:hAnsi="Arial Narrow" w:cs="ArialNarrow,Bold"/>
                <w:bCs/>
              </w:rPr>
              <w:t>brezplačno zagotovi</w:t>
            </w:r>
            <w:r w:rsidRPr="002E37CC">
              <w:rPr>
                <w:rFonts w:ascii="Arial Narrow" w:eastAsia="Times New Roman" w:hAnsi="Arial Narrow" w:cs="ArialNarrow,Bold"/>
                <w:bCs/>
              </w:rPr>
              <w:t xml:space="preserve"> uporabo enakovrednega </w:t>
            </w:r>
            <w:r w:rsidRPr="002E37CC">
              <w:rPr>
                <w:rFonts w:ascii="Arial Narrow" w:hAnsi="Arial Narrow" w:cs="ArialNarrow,Bold"/>
                <w:bCs/>
              </w:rPr>
              <w:t>nadomestnega RV (vključno z dostavo; RV omogoča namestitev, v vozilu uporabnika nameščenih medicinsk</w:t>
            </w:r>
            <w:r w:rsidR="005175AB" w:rsidRPr="002E37CC">
              <w:rPr>
                <w:rFonts w:ascii="Arial Narrow" w:hAnsi="Arial Narrow" w:cs="ArialNarrow,Bold"/>
                <w:bCs/>
              </w:rPr>
              <w:t xml:space="preserve">ih aparatov in druge </w:t>
            </w:r>
            <w:r w:rsidR="00423882" w:rsidRPr="002E37CC">
              <w:rPr>
                <w:rFonts w:ascii="Arial Narrow" w:hAnsi="Arial Narrow" w:cs="ArialNarrow,Bold"/>
                <w:bCs/>
              </w:rPr>
              <w:t>medicinsko</w:t>
            </w:r>
            <w:r w:rsidR="005175AB" w:rsidRPr="002E37CC">
              <w:rPr>
                <w:rFonts w:ascii="Arial Narrow" w:hAnsi="Arial Narrow" w:cs="ArialNarrow,Bold"/>
                <w:bCs/>
              </w:rPr>
              <w:t xml:space="preserve"> tehnične</w:t>
            </w:r>
            <w:r w:rsidRPr="002E37CC">
              <w:rPr>
                <w:rFonts w:ascii="Arial Narrow" w:hAnsi="Arial Narrow" w:cs="ArialNarrow,Bold"/>
                <w:bCs/>
              </w:rPr>
              <w:t xml:space="preserve"> </w:t>
            </w:r>
            <w:r w:rsidR="005175AB" w:rsidRPr="002E37CC">
              <w:rPr>
                <w:rFonts w:ascii="Arial Narrow" w:hAnsi="Arial Narrow" w:cs="ArialNarrow,Bold"/>
                <w:bCs/>
              </w:rPr>
              <w:t>opreme</w:t>
            </w:r>
            <w:r w:rsidRPr="002E37CC">
              <w:rPr>
                <w:rFonts w:ascii="Arial Narrow" w:hAnsi="Arial Narrow" w:cs="ArialNarrow,Bold"/>
                <w:bCs/>
              </w:rPr>
              <w:t>)</w:t>
            </w:r>
            <w:r w:rsidR="000B02CF" w:rsidRPr="002E37CC">
              <w:rPr>
                <w:rFonts w:ascii="Arial Narrow" w:hAnsi="Arial Narrow" w:cs="ArialNarrow,Bold"/>
                <w:bCs/>
              </w:rPr>
              <w:t>,</w:t>
            </w:r>
          </w:p>
          <w:p w14:paraId="2687C724" w14:textId="5EA7AE9D" w:rsidR="00054BE5" w:rsidRPr="002E37CC" w:rsidRDefault="00054BE5" w:rsidP="00F673C2">
            <w:pPr>
              <w:pStyle w:val="Odstavekseznama"/>
              <w:widowControl w:val="0"/>
              <w:numPr>
                <w:ilvl w:val="0"/>
                <w:numId w:val="65"/>
              </w:numPr>
              <w:spacing w:after="0"/>
              <w:ind w:left="568" w:hanging="284"/>
              <w:jc w:val="both"/>
              <w:rPr>
                <w:rFonts w:ascii="Arial Narrow" w:hAnsi="Arial Narrow" w:cs="ArialNarrow,Bold"/>
                <w:bCs/>
              </w:rPr>
            </w:pPr>
            <w:r w:rsidRPr="002E37CC">
              <w:rPr>
                <w:rFonts w:ascii="Arial Narrow" w:eastAsia="Times New Roman" w:hAnsi="Arial Narrow" w:cs="ArialNarrow,Bold"/>
                <w:bCs/>
                <w:lang w:eastAsia="sl-SI"/>
              </w:rPr>
              <w:t xml:space="preserve">garancijski rok </w:t>
            </w:r>
            <w:r w:rsidRPr="002E37CC">
              <w:rPr>
                <w:rFonts w:ascii="Arial Narrow" w:eastAsia="Times New Roman" w:hAnsi="Arial Narrow" w:cs="ArialNarrow,Bold"/>
                <w:bCs/>
              </w:rPr>
              <w:t xml:space="preserve">pa se </w:t>
            </w:r>
            <w:r w:rsidRPr="002E37CC">
              <w:rPr>
                <w:rFonts w:ascii="Arial Narrow" w:eastAsia="Times New Roman" w:hAnsi="Arial Narrow" w:cs="ArialNarrow,Bold"/>
                <w:bCs/>
                <w:lang w:eastAsia="sl-SI"/>
              </w:rPr>
              <w:t xml:space="preserve">podaljša za toliko, kolikor časa nad rokom za odpravo okvare/napake, naročnik ni mogel uporabljati </w:t>
            </w:r>
            <w:r w:rsidRPr="002E37CC">
              <w:rPr>
                <w:rFonts w:ascii="Arial Narrow" w:eastAsia="Times New Roman" w:hAnsi="Arial Narrow" w:cs="ArialNarrow,Bold"/>
                <w:bCs/>
              </w:rPr>
              <w:t>delovnega sredstva.</w:t>
            </w:r>
          </w:p>
          <w:p w14:paraId="1DFED307" w14:textId="0E9AB59A" w:rsidR="00054BE5" w:rsidRPr="002E37CC" w:rsidRDefault="006C0416" w:rsidP="0008145D">
            <w:pPr>
              <w:widowControl w:val="0"/>
              <w:spacing w:before="120"/>
              <w:jc w:val="both"/>
              <w:rPr>
                <w:rFonts w:ascii="Arial Narrow" w:hAnsi="Arial Narrow" w:cs="ArialNarrow,Bold"/>
                <w:bCs/>
                <w:sz w:val="22"/>
                <w:szCs w:val="22"/>
              </w:rPr>
            </w:pPr>
            <w:r w:rsidRPr="002E37CC">
              <w:rPr>
                <w:rFonts w:ascii="Arial Narrow" w:hAnsi="Arial Narrow" w:cs="ArialNarrow,Bold"/>
                <w:bCs/>
                <w:sz w:val="22"/>
                <w:szCs w:val="22"/>
              </w:rPr>
              <w:t>[5a</w:t>
            </w:r>
            <w:r w:rsidR="00054BE5" w:rsidRPr="002E37CC">
              <w:rPr>
                <w:rFonts w:ascii="Arial Narrow" w:hAnsi="Arial Narrow" w:cs="ArialNarrow,Bold"/>
                <w:bCs/>
                <w:sz w:val="22"/>
                <w:szCs w:val="22"/>
              </w:rPr>
              <w:t xml:space="preserve">] Če je za </w:t>
            </w:r>
            <w:r w:rsidR="00054BE5" w:rsidRPr="002E37CC">
              <w:rPr>
                <w:rFonts w:ascii="Arial Narrow" w:eastAsia="ArialNarrow" w:hAnsi="Arial Narrow" w:cs="ArialNarrow"/>
                <w:sz w:val="22"/>
                <w:szCs w:val="22"/>
              </w:rPr>
              <w:t>predelavo/dodelavo</w:t>
            </w:r>
            <w:r w:rsidR="005A2E2B">
              <w:rPr>
                <w:rFonts w:ascii="Arial Narrow" w:eastAsia="ArialNarrow" w:hAnsi="Arial Narrow" w:cs="ArialNarrow"/>
                <w:sz w:val="22"/>
                <w:szCs w:val="22"/>
              </w:rPr>
              <w:t xml:space="preserve"> in opremljanje OV</w:t>
            </w:r>
            <w:r w:rsidR="00054BE5" w:rsidRPr="002E37CC">
              <w:rPr>
                <w:rFonts w:ascii="Arial Narrow" w:eastAsia="ArialNarrow" w:hAnsi="Arial Narrow" w:cs="ArialNarrow"/>
                <w:sz w:val="22"/>
                <w:szCs w:val="22"/>
              </w:rPr>
              <w:t xml:space="preserve"> v RV</w:t>
            </w:r>
            <w:r w:rsidR="00054BE5" w:rsidRPr="002E37CC">
              <w:rPr>
                <w:rFonts w:ascii="Arial Narrow" w:hAnsi="Arial Narrow" w:cs="ArialNarrow,Bold"/>
                <w:bCs/>
                <w:sz w:val="22"/>
                <w:szCs w:val="22"/>
              </w:rPr>
              <w:t xml:space="preserve"> uporabljena oprema (del, sklop </w:t>
            </w:r>
            <w:r w:rsidR="00BC19A9" w:rsidRPr="002E37CC">
              <w:rPr>
                <w:rFonts w:ascii="Arial Narrow" w:hAnsi="Arial Narrow" w:cs="ArialNarrow,Bold"/>
                <w:bCs/>
                <w:sz w:val="22"/>
                <w:szCs w:val="22"/>
              </w:rPr>
              <w:t>ali v celoti)</w:t>
            </w:r>
            <w:r w:rsidR="00054BE5" w:rsidRPr="002E37CC">
              <w:rPr>
                <w:rFonts w:ascii="Arial Narrow" w:hAnsi="Arial Narrow" w:cs="ArialNarrow,Bold"/>
                <w:bCs/>
                <w:sz w:val="22"/>
                <w:szCs w:val="22"/>
              </w:rPr>
              <w:t xml:space="preserve"> zamenjana ali bistveno popravljena, začne teči garancijski rok znova. Garancijska rok za zamenjano opremo začne teči z dnem zapisniškega vračila RV uporabniku; uporabnik pridobi nov garancijski list.</w:t>
            </w:r>
          </w:p>
        </w:tc>
      </w:tr>
      <w:tr w:rsidR="007A1360" w:rsidRPr="002E37CC" w14:paraId="55DB1F67" w14:textId="77777777" w:rsidTr="003D7466">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0DECF0B6" w14:textId="02D8F0BA" w:rsidR="007A1360" w:rsidRPr="002E37CC" w:rsidRDefault="006C0416" w:rsidP="005053C5">
            <w:pPr>
              <w:widowControl w:val="0"/>
              <w:jc w:val="both"/>
              <w:rPr>
                <w:rFonts w:ascii="Arial Narrow" w:hAnsi="Arial Narrow" w:cs="ArialNarrow,Bold"/>
                <w:bCs/>
                <w:sz w:val="22"/>
                <w:szCs w:val="22"/>
              </w:rPr>
            </w:pPr>
            <w:r w:rsidRPr="002E37CC">
              <w:rPr>
                <w:rFonts w:ascii="Arial Narrow" w:hAnsi="Arial Narrow" w:cs="ArialNarrow,Bold"/>
                <w:b/>
                <w:bCs/>
                <w:sz w:val="22"/>
                <w:szCs w:val="22"/>
              </w:rPr>
              <w:t>[6</w:t>
            </w:r>
            <w:r w:rsidR="007A1360" w:rsidRPr="002E37CC">
              <w:rPr>
                <w:rFonts w:ascii="Arial Narrow" w:hAnsi="Arial Narrow" w:cs="ArialNarrow,Bold"/>
                <w:b/>
                <w:bCs/>
                <w:sz w:val="22"/>
                <w:szCs w:val="22"/>
              </w:rPr>
              <w:t>]</w:t>
            </w:r>
            <w:r w:rsidR="007A1360" w:rsidRPr="002E37CC">
              <w:rPr>
                <w:rFonts w:ascii="Arial Narrow" w:hAnsi="Arial Narrow" w:cs="ArialNarrow,Bold"/>
                <w:bCs/>
                <w:sz w:val="22"/>
                <w:szCs w:val="22"/>
              </w:rPr>
              <w:t xml:space="preserve"> Da po poteku garancijske dobe, za izvedeno </w:t>
            </w:r>
            <w:r w:rsidR="007A1360" w:rsidRPr="002E37CC">
              <w:rPr>
                <w:rFonts w:ascii="Arial Narrow" w:eastAsia="ArialNarrow" w:hAnsi="Arial Narrow" w:cs="ArialNarrow"/>
                <w:sz w:val="22"/>
                <w:szCs w:val="22"/>
              </w:rPr>
              <w:t>predelavo/dodelavo</w:t>
            </w:r>
            <w:r w:rsidR="005A2E2B">
              <w:rPr>
                <w:rFonts w:ascii="Arial Narrow" w:eastAsia="ArialNarrow" w:hAnsi="Arial Narrow" w:cs="ArialNarrow"/>
                <w:sz w:val="22"/>
                <w:szCs w:val="22"/>
              </w:rPr>
              <w:t xml:space="preserve"> in opremljanje OV</w:t>
            </w:r>
            <w:r w:rsidR="007A1360" w:rsidRPr="002E37CC">
              <w:rPr>
                <w:rFonts w:ascii="Arial Narrow" w:eastAsia="ArialNarrow" w:hAnsi="Arial Narrow" w:cs="ArialNarrow"/>
                <w:sz w:val="22"/>
                <w:szCs w:val="22"/>
              </w:rPr>
              <w:t xml:space="preserve"> v RV</w:t>
            </w:r>
            <w:r w:rsidR="007A1360" w:rsidRPr="002E37CC">
              <w:rPr>
                <w:rFonts w:ascii="Arial Narrow" w:hAnsi="Arial Narrow" w:cs="ArialNarrow,Bold"/>
                <w:bCs/>
                <w:sz w:val="22"/>
                <w:szCs w:val="22"/>
              </w:rPr>
              <w:t xml:space="preserve">, brezplačno zagotavljamo tudi prvo naslednje preventivno vzdrževanje </w:t>
            </w:r>
            <w:r w:rsidR="005053C5" w:rsidRPr="002E37CC">
              <w:rPr>
                <w:rFonts w:ascii="Arial Narrow" w:hAnsi="Arial Narrow" w:cs="ArialNarrow,Bold"/>
                <w:bCs/>
                <w:sz w:val="22"/>
                <w:szCs w:val="22"/>
              </w:rPr>
              <w:t>(ob izteku 5. leta uporabe).</w:t>
            </w:r>
            <w:r w:rsidR="007A1360" w:rsidRPr="002E37CC">
              <w:rPr>
                <w:rFonts w:ascii="Arial Narrow" w:hAnsi="Arial Narrow" w:cs="ArialNarrow,Bold"/>
                <w:bCs/>
                <w:sz w:val="22"/>
                <w:szCs w:val="22"/>
              </w:rPr>
              <w:t xml:space="preserve"> </w:t>
            </w:r>
          </w:p>
        </w:tc>
      </w:tr>
      <w:tr w:rsidR="000652F0" w:rsidRPr="002E37CC" w14:paraId="21080759" w14:textId="77777777" w:rsidTr="003D7466">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41F6F46D" w14:textId="738FDBA0" w:rsidR="00106BCE" w:rsidRPr="002E37CC" w:rsidRDefault="006C0416" w:rsidP="003D7466">
            <w:pPr>
              <w:jc w:val="both"/>
              <w:rPr>
                <w:rFonts w:ascii="Arial Narrow" w:hAnsi="Arial Narrow" w:cs="ArialNarrow,Bold"/>
                <w:bCs/>
                <w:sz w:val="22"/>
                <w:szCs w:val="22"/>
              </w:rPr>
            </w:pPr>
            <w:r w:rsidRPr="002E37CC">
              <w:rPr>
                <w:rFonts w:ascii="Arial Narrow" w:hAnsi="Arial Narrow" w:cs="ArialNarrow,Bold"/>
                <w:b/>
                <w:bCs/>
                <w:sz w:val="22"/>
                <w:szCs w:val="22"/>
              </w:rPr>
              <w:t>[7</w:t>
            </w:r>
            <w:r w:rsidR="00106BCE" w:rsidRPr="002E37CC">
              <w:rPr>
                <w:rFonts w:ascii="Arial Narrow" w:hAnsi="Arial Narrow" w:cs="ArialNarrow,Bold"/>
                <w:b/>
                <w:bCs/>
                <w:sz w:val="22"/>
                <w:szCs w:val="22"/>
              </w:rPr>
              <w:t>]</w:t>
            </w:r>
            <w:r w:rsidR="00106BCE" w:rsidRPr="002E37CC">
              <w:rPr>
                <w:rFonts w:ascii="Arial Narrow" w:hAnsi="Arial Narrow" w:cs="ArialNarrow,Bold"/>
                <w:bCs/>
                <w:sz w:val="22"/>
                <w:szCs w:val="22"/>
              </w:rPr>
              <w:t xml:space="preserve"> Da sprejemamo vse, spodaj navedene zahteve za </w:t>
            </w:r>
            <w:r w:rsidR="00106BCE" w:rsidRPr="002E37CC">
              <w:rPr>
                <w:rFonts w:ascii="Arial Narrow" w:hAnsi="Arial Narrow" w:cs="Arial"/>
                <w:sz w:val="22"/>
                <w:szCs w:val="22"/>
              </w:rPr>
              <w:t xml:space="preserve">obravnavo uporabnika pri izvajanju storitev, vezanih na garancijska upravičenja, </w:t>
            </w:r>
            <w:r w:rsidR="00106BCE" w:rsidRPr="002E37CC">
              <w:rPr>
                <w:rFonts w:ascii="Arial Narrow" w:eastAsia="ArialNarrow" w:hAnsi="Arial Narrow" w:cs="ArialNarrow"/>
                <w:sz w:val="22"/>
                <w:szCs w:val="22"/>
              </w:rPr>
              <w:t>vzdrževanje, servisiranje in popravilo</w:t>
            </w:r>
            <w:r w:rsidR="00106BCE" w:rsidRPr="002E37CC">
              <w:rPr>
                <w:rFonts w:ascii="Arial Narrow" w:hAnsi="Arial Narrow" w:cs="ArialNarrow,Bold"/>
                <w:bCs/>
                <w:sz w:val="22"/>
                <w:szCs w:val="22"/>
              </w:rPr>
              <w:t xml:space="preserve"> izvedene </w:t>
            </w:r>
            <w:r w:rsidR="00106BCE" w:rsidRPr="002E37CC">
              <w:rPr>
                <w:rFonts w:ascii="Arial Narrow" w:hAnsi="Arial Narrow" w:cs="Arial"/>
                <w:sz w:val="22"/>
                <w:szCs w:val="22"/>
              </w:rPr>
              <w:t>predelave/dodelave</w:t>
            </w:r>
            <w:r w:rsidR="005A2E2B">
              <w:rPr>
                <w:rFonts w:ascii="Arial Narrow" w:hAnsi="Arial Narrow" w:cs="Arial"/>
                <w:sz w:val="22"/>
                <w:szCs w:val="22"/>
              </w:rPr>
              <w:t xml:space="preserve"> in opremljanja OV</w:t>
            </w:r>
            <w:r w:rsidR="00106BCE" w:rsidRPr="002E37CC">
              <w:rPr>
                <w:rFonts w:ascii="Arial Narrow" w:hAnsi="Arial Narrow" w:cs="Arial"/>
                <w:sz w:val="22"/>
                <w:szCs w:val="22"/>
              </w:rPr>
              <w:t xml:space="preserve"> v RV </w:t>
            </w:r>
            <w:r w:rsidR="00106BCE" w:rsidRPr="002E37CC">
              <w:rPr>
                <w:rFonts w:ascii="Arial Narrow" w:eastAsia="ArialNarrow" w:hAnsi="Arial Narrow" w:cs="ArialNarrow"/>
                <w:sz w:val="22"/>
                <w:szCs w:val="22"/>
              </w:rPr>
              <w:t>(</w:t>
            </w:r>
            <w:r w:rsidR="00106BCE" w:rsidRPr="002E37CC">
              <w:rPr>
                <w:rFonts w:ascii="Arial Narrow" w:hAnsi="Arial Narrow" w:cs="Arial"/>
                <w:sz w:val="22"/>
                <w:szCs w:val="22"/>
              </w:rPr>
              <w:t xml:space="preserve">tč. št. 1b), v </w:t>
            </w:r>
            <w:r w:rsidR="00106BCE" w:rsidRPr="002E37CC">
              <w:rPr>
                <w:rFonts w:ascii="Arial Narrow" w:hAnsi="Arial Narrow" w:cs="ArialNarrow,Bold"/>
                <w:bCs/>
                <w:sz w:val="22"/>
                <w:szCs w:val="22"/>
              </w:rPr>
              <w:t xml:space="preserve">garancijskem in </w:t>
            </w:r>
            <w:proofErr w:type="spellStart"/>
            <w:r w:rsidR="00106BCE" w:rsidRPr="002E37CC">
              <w:rPr>
                <w:rFonts w:ascii="Arial Narrow" w:hAnsi="Arial Narrow" w:cs="ArialNarrow,Bold"/>
                <w:bCs/>
                <w:sz w:val="22"/>
                <w:szCs w:val="22"/>
              </w:rPr>
              <w:t>pogarancijskem</w:t>
            </w:r>
            <w:proofErr w:type="spellEnd"/>
            <w:r w:rsidR="00106BCE" w:rsidRPr="002E37CC">
              <w:rPr>
                <w:rFonts w:ascii="Arial Narrow" w:hAnsi="Arial Narrow" w:cs="ArialNarrow,Bold"/>
                <w:bCs/>
                <w:sz w:val="22"/>
                <w:szCs w:val="22"/>
              </w:rPr>
              <w:t xml:space="preserve"> obdobju:</w:t>
            </w:r>
          </w:p>
          <w:p w14:paraId="3A0BD23D" w14:textId="5D675BD3" w:rsidR="00106BCE" w:rsidRPr="002E37CC" w:rsidRDefault="006C0416" w:rsidP="0008145D">
            <w:pPr>
              <w:spacing w:before="120"/>
              <w:jc w:val="both"/>
              <w:rPr>
                <w:rFonts w:ascii="Arial Narrow" w:hAnsi="Arial Narrow" w:cs="Arial"/>
                <w:sz w:val="22"/>
                <w:szCs w:val="22"/>
              </w:rPr>
            </w:pPr>
            <w:r w:rsidRPr="002E37CC">
              <w:rPr>
                <w:rFonts w:ascii="Arial Narrow" w:hAnsi="Arial Narrow" w:cs="ArialNarrow,Bold"/>
                <w:bCs/>
                <w:sz w:val="22"/>
                <w:szCs w:val="22"/>
              </w:rPr>
              <w:t>[7</w:t>
            </w:r>
            <w:r w:rsidR="00106BCE" w:rsidRPr="002E37CC">
              <w:rPr>
                <w:rFonts w:ascii="Arial Narrow" w:hAnsi="Arial Narrow" w:cs="ArialNarrow,Bold"/>
                <w:bCs/>
                <w:sz w:val="22"/>
                <w:szCs w:val="22"/>
              </w:rPr>
              <w:t>a]</w:t>
            </w:r>
            <w:r w:rsidR="00106BCE" w:rsidRPr="002E37CC">
              <w:rPr>
                <w:rFonts w:ascii="Arial Narrow" w:hAnsi="Arial Narrow" w:cs="ArialNarrow,Bold"/>
                <w:b/>
                <w:bCs/>
                <w:sz w:val="22"/>
                <w:szCs w:val="22"/>
              </w:rPr>
              <w:t xml:space="preserve"> </w:t>
            </w:r>
            <w:r w:rsidR="00106BCE" w:rsidRPr="002E37CC">
              <w:rPr>
                <w:rFonts w:ascii="Arial Narrow" w:hAnsi="Arial Narrow" w:cs="Arial"/>
                <w:sz w:val="22"/>
                <w:szCs w:val="22"/>
              </w:rPr>
              <w:t xml:space="preserve">Odzivni čas </w:t>
            </w:r>
            <w:r w:rsidR="00106BCE" w:rsidRPr="002E37CC">
              <w:rPr>
                <w:rFonts w:ascii="Arial Narrow" w:hAnsi="Arial Narrow"/>
                <w:sz w:val="22"/>
                <w:szCs w:val="22"/>
              </w:rPr>
              <w:t>servisa/serviserja znaša največ 24 ur od oddaje obvestila o napaki (pomanjkljivosti).</w:t>
            </w:r>
          </w:p>
          <w:p w14:paraId="728D436D" w14:textId="1F35C9E3" w:rsidR="00106BCE" w:rsidRPr="002E37CC" w:rsidRDefault="006C0416" w:rsidP="0008145D">
            <w:pPr>
              <w:spacing w:before="120"/>
              <w:jc w:val="both"/>
              <w:rPr>
                <w:rFonts w:ascii="Arial Narrow" w:hAnsi="Arial Narrow"/>
                <w:sz w:val="22"/>
                <w:szCs w:val="22"/>
              </w:rPr>
            </w:pPr>
            <w:r w:rsidRPr="002E37CC">
              <w:rPr>
                <w:rFonts w:ascii="Arial Narrow" w:hAnsi="Arial Narrow" w:cs="ArialNarrow,Bold"/>
                <w:bCs/>
                <w:sz w:val="22"/>
                <w:szCs w:val="22"/>
              </w:rPr>
              <w:t>[7</w:t>
            </w:r>
            <w:r w:rsidR="00106BCE" w:rsidRPr="002E37CC">
              <w:rPr>
                <w:rFonts w:ascii="Arial Narrow" w:hAnsi="Arial Narrow" w:cs="ArialNarrow,Bold"/>
                <w:bCs/>
                <w:sz w:val="22"/>
                <w:szCs w:val="22"/>
              </w:rPr>
              <w:t xml:space="preserve">b] </w:t>
            </w:r>
            <w:r w:rsidR="00106BCE" w:rsidRPr="002E37CC">
              <w:rPr>
                <w:rFonts w:ascii="Arial Narrow" w:hAnsi="Arial Narrow"/>
                <w:sz w:val="22"/>
                <w:szCs w:val="22"/>
              </w:rPr>
              <w:t xml:space="preserve">Pristop k odpravi napake najkasneje prvi delovni dan po izteku odzivnega časa (za delovni dan se ne šteje nedelj in praznikov). </w:t>
            </w:r>
          </w:p>
          <w:p w14:paraId="3060A190" w14:textId="176C214E" w:rsidR="00106BCE" w:rsidRPr="002E37CC" w:rsidRDefault="006C0416" w:rsidP="0008145D">
            <w:pPr>
              <w:spacing w:before="120"/>
              <w:jc w:val="both"/>
              <w:rPr>
                <w:rFonts w:ascii="Arial Narrow" w:hAnsi="Arial Narrow"/>
                <w:sz w:val="22"/>
                <w:szCs w:val="22"/>
              </w:rPr>
            </w:pPr>
            <w:r w:rsidRPr="002E37CC">
              <w:rPr>
                <w:rFonts w:ascii="Arial Narrow" w:hAnsi="Arial Narrow" w:cs="ArialNarrow,Bold"/>
                <w:bCs/>
                <w:sz w:val="22"/>
                <w:szCs w:val="22"/>
              </w:rPr>
              <w:t>[7</w:t>
            </w:r>
            <w:r w:rsidR="00106BCE" w:rsidRPr="002E37CC">
              <w:rPr>
                <w:rFonts w:ascii="Arial Narrow" w:hAnsi="Arial Narrow" w:cs="ArialNarrow,Bold"/>
                <w:bCs/>
                <w:sz w:val="22"/>
                <w:szCs w:val="22"/>
              </w:rPr>
              <w:t xml:space="preserve">c] Odprava napak v roku največ treh (3) dni od </w:t>
            </w:r>
            <w:r w:rsidR="00106BCE" w:rsidRPr="002E37CC">
              <w:rPr>
                <w:rFonts w:ascii="Arial Narrow" w:hAnsi="Arial Narrow"/>
                <w:sz w:val="22"/>
                <w:szCs w:val="22"/>
              </w:rPr>
              <w:t xml:space="preserve">oddaje obvestila o napaki. </w:t>
            </w:r>
          </w:p>
          <w:p w14:paraId="0622D99F" w14:textId="69365AA5" w:rsidR="00106BCE" w:rsidRPr="002E37CC" w:rsidRDefault="006C0416" w:rsidP="0008145D">
            <w:pPr>
              <w:spacing w:before="120"/>
              <w:jc w:val="both"/>
              <w:rPr>
                <w:rFonts w:ascii="Arial Narrow" w:hAnsi="Arial Narrow"/>
                <w:sz w:val="22"/>
                <w:szCs w:val="22"/>
              </w:rPr>
            </w:pPr>
            <w:r w:rsidRPr="002E37CC">
              <w:rPr>
                <w:rFonts w:ascii="Arial Narrow" w:hAnsi="Arial Narrow" w:cs="ArialNarrow,Bold"/>
                <w:bCs/>
                <w:sz w:val="22"/>
                <w:szCs w:val="22"/>
              </w:rPr>
              <w:t>[7</w:t>
            </w:r>
            <w:r w:rsidR="00106BCE" w:rsidRPr="002E37CC">
              <w:rPr>
                <w:rFonts w:ascii="Arial Narrow" w:hAnsi="Arial Narrow" w:cs="ArialNarrow,Bold"/>
                <w:bCs/>
                <w:sz w:val="22"/>
                <w:szCs w:val="22"/>
              </w:rPr>
              <w:t xml:space="preserve">d] Rok za odpravo večjih in velikih napak </w:t>
            </w:r>
            <w:r w:rsidR="00106BCE" w:rsidRPr="002E37CC">
              <w:rPr>
                <w:rFonts w:ascii="Arial Narrow" w:hAnsi="Arial Narrow"/>
                <w:sz w:val="22"/>
                <w:szCs w:val="22"/>
              </w:rPr>
              <w:t>se opredeli v dogovoru med uporabnikom in serviserjem.</w:t>
            </w:r>
          </w:p>
          <w:p w14:paraId="0203671B" w14:textId="7295E3B7" w:rsidR="00106BCE" w:rsidRPr="002E37CC" w:rsidRDefault="006C0416" w:rsidP="0008145D">
            <w:pPr>
              <w:spacing w:before="120"/>
              <w:jc w:val="both"/>
              <w:rPr>
                <w:rFonts w:ascii="Arial Narrow" w:hAnsi="Arial Narrow"/>
                <w:sz w:val="22"/>
                <w:szCs w:val="22"/>
              </w:rPr>
            </w:pPr>
            <w:r w:rsidRPr="002E37CC">
              <w:rPr>
                <w:rFonts w:ascii="Arial Narrow" w:hAnsi="Arial Narrow" w:cs="ArialNarrow,Bold"/>
                <w:bCs/>
                <w:sz w:val="22"/>
                <w:szCs w:val="22"/>
              </w:rPr>
              <w:t>[7</w:t>
            </w:r>
            <w:r w:rsidR="00106BCE" w:rsidRPr="002E37CC">
              <w:rPr>
                <w:rFonts w:ascii="Arial Narrow" w:hAnsi="Arial Narrow" w:cs="ArialNarrow,Bold"/>
                <w:bCs/>
                <w:sz w:val="22"/>
                <w:szCs w:val="22"/>
              </w:rPr>
              <w:t xml:space="preserve">e] </w:t>
            </w:r>
            <w:r w:rsidR="00106BCE" w:rsidRPr="002E37CC">
              <w:rPr>
                <w:rFonts w:ascii="Arial Narrow" w:hAnsi="Arial Narrow"/>
                <w:sz w:val="22"/>
                <w:szCs w:val="22"/>
              </w:rPr>
              <w:t xml:space="preserve">Redne servise uporabnik in serviser načrtujeta v naprej. </w:t>
            </w:r>
          </w:p>
          <w:p w14:paraId="57972F14" w14:textId="74F98FC5" w:rsidR="00106BCE" w:rsidRPr="002E37CC" w:rsidRDefault="006C0416" w:rsidP="0008145D">
            <w:pPr>
              <w:spacing w:before="120"/>
              <w:jc w:val="both"/>
              <w:rPr>
                <w:rFonts w:ascii="Arial Narrow" w:hAnsi="Arial Narrow"/>
                <w:sz w:val="22"/>
                <w:szCs w:val="22"/>
              </w:rPr>
            </w:pPr>
            <w:r w:rsidRPr="002E37CC">
              <w:rPr>
                <w:rFonts w:ascii="Arial Narrow" w:hAnsi="Arial Narrow" w:cs="ArialNarrow,Bold"/>
                <w:bCs/>
                <w:sz w:val="22"/>
                <w:szCs w:val="22"/>
              </w:rPr>
              <w:t>[7</w:t>
            </w:r>
            <w:r w:rsidR="00106BCE" w:rsidRPr="002E37CC">
              <w:rPr>
                <w:rFonts w:ascii="Arial Narrow" w:hAnsi="Arial Narrow" w:cs="ArialNarrow,Bold"/>
                <w:bCs/>
                <w:sz w:val="22"/>
                <w:szCs w:val="22"/>
              </w:rPr>
              <w:t xml:space="preserve">f] </w:t>
            </w:r>
            <w:r w:rsidR="00106BCE" w:rsidRPr="002E37CC">
              <w:rPr>
                <w:rFonts w:ascii="Arial Narrow" w:hAnsi="Arial Narrow"/>
                <w:sz w:val="22"/>
                <w:szCs w:val="22"/>
              </w:rPr>
              <w:t>Popravila, ki jih uporabnik opredeli kot nujna se obravnava prednostno!</w:t>
            </w:r>
          </w:p>
          <w:p w14:paraId="5DF5FBEA" w14:textId="5C17AC5E" w:rsidR="00106BCE" w:rsidRPr="002E37CC" w:rsidRDefault="006C0416" w:rsidP="0008145D">
            <w:pPr>
              <w:autoSpaceDE w:val="0"/>
              <w:autoSpaceDN w:val="0"/>
              <w:adjustRightInd w:val="0"/>
              <w:spacing w:before="120"/>
              <w:jc w:val="both"/>
              <w:rPr>
                <w:rFonts w:ascii="Arial Narrow" w:hAnsi="Arial Narrow" w:cs="Arial"/>
                <w:sz w:val="22"/>
                <w:szCs w:val="22"/>
              </w:rPr>
            </w:pPr>
            <w:r w:rsidRPr="002E37CC">
              <w:rPr>
                <w:rFonts w:ascii="Arial Narrow" w:hAnsi="Arial Narrow" w:cs="ArialNarrow,Bold"/>
                <w:bCs/>
                <w:sz w:val="22"/>
                <w:szCs w:val="22"/>
              </w:rPr>
              <w:t>[7</w:t>
            </w:r>
            <w:r w:rsidR="00106BCE" w:rsidRPr="002E37CC">
              <w:rPr>
                <w:rFonts w:ascii="Arial Narrow" w:hAnsi="Arial Narrow" w:cs="ArialNarrow,Bold"/>
                <w:bCs/>
                <w:sz w:val="22"/>
                <w:szCs w:val="22"/>
              </w:rPr>
              <w:t xml:space="preserve">g] Vsa dela, povezana z </w:t>
            </w:r>
            <w:r w:rsidR="00106BCE" w:rsidRPr="002E37CC">
              <w:rPr>
                <w:rFonts w:ascii="Arial Narrow" w:hAnsi="Arial Narrow" w:cs="Arial"/>
                <w:sz w:val="22"/>
                <w:szCs w:val="22"/>
              </w:rPr>
              <w:t xml:space="preserve">garancijskimi upravičenji, </w:t>
            </w:r>
            <w:r w:rsidR="00106BCE" w:rsidRPr="002E37CC">
              <w:rPr>
                <w:rFonts w:ascii="Arial Narrow" w:eastAsia="ArialNarrow" w:hAnsi="Arial Narrow" w:cs="ArialNarrow"/>
                <w:sz w:val="22"/>
                <w:szCs w:val="22"/>
              </w:rPr>
              <w:t>vzdrževanjem, servisiranjem in popravilom</w:t>
            </w:r>
            <w:r w:rsidR="00106BCE" w:rsidRPr="002E37CC">
              <w:rPr>
                <w:rFonts w:ascii="Arial Narrow" w:hAnsi="Arial Narrow" w:cs="ArialNarrow,Bold"/>
                <w:bCs/>
                <w:sz w:val="22"/>
                <w:szCs w:val="22"/>
              </w:rPr>
              <w:t xml:space="preserve"> izvedene </w:t>
            </w:r>
            <w:r w:rsidR="00106BCE" w:rsidRPr="002E37CC">
              <w:rPr>
                <w:rFonts w:ascii="Arial Narrow" w:hAnsi="Arial Narrow" w:cs="Arial"/>
                <w:sz w:val="22"/>
                <w:szCs w:val="22"/>
              </w:rPr>
              <w:t>predelave/dodel</w:t>
            </w:r>
            <w:r w:rsidR="005A2E2B">
              <w:rPr>
                <w:rFonts w:ascii="Arial Narrow" w:hAnsi="Arial Narrow" w:cs="Arial"/>
                <w:sz w:val="22"/>
                <w:szCs w:val="22"/>
              </w:rPr>
              <w:t>ave in opremljanja OV</w:t>
            </w:r>
            <w:r w:rsidR="00BC19A9" w:rsidRPr="002E37CC">
              <w:rPr>
                <w:rFonts w:ascii="Arial Narrow" w:hAnsi="Arial Narrow" w:cs="Arial"/>
                <w:sz w:val="22"/>
                <w:szCs w:val="22"/>
              </w:rPr>
              <w:t xml:space="preserve"> v RV, se v garancijski dobi</w:t>
            </w:r>
            <w:r w:rsidR="00106BCE" w:rsidRPr="002E37CC">
              <w:rPr>
                <w:rFonts w:ascii="Arial Narrow" w:hAnsi="Arial Narrow" w:cs="Arial"/>
                <w:sz w:val="22"/>
                <w:szCs w:val="22"/>
              </w:rPr>
              <w:t xml:space="preserve"> opravi pri uporabniku</w:t>
            </w:r>
            <w:r w:rsidR="00106BCE" w:rsidRPr="002E37CC">
              <w:rPr>
                <w:rFonts w:ascii="Arial Narrow" w:hAnsi="Arial Narrow"/>
                <w:sz w:val="22"/>
                <w:szCs w:val="22"/>
              </w:rPr>
              <w:t xml:space="preserve">; v primeru, ko del ni mogoče opraviti pri uporabniku, ponudnik/dobavitelj prevzema vse stroške, povezane z organizacijo, zavarovanjem in prevozom/pošiljanjem RV ali v vozilo </w:t>
            </w:r>
            <w:r w:rsidR="00106BCE" w:rsidRPr="002E37CC">
              <w:rPr>
                <w:rFonts w:ascii="Arial Narrow" w:eastAsia="ArialNarrow" w:hAnsi="Arial Narrow" w:cs="ArialNarrow"/>
                <w:sz w:val="22"/>
                <w:szCs w:val="22"/>
              </w:rPr>
              <w:t xml:space="preserve">vgrajene opreme in naprav </w:t>
            </w:r>
            <w:r w:rsidR="00106BCE" w:rsidRPr="002E37CC">
              <w:rPr>
                <w:rFonts w:ascii="Arial Narrow" w:hAnsi="Arial Narrow"/>
                <w:sz w:val="22"/>
                <w:szCs w:val="22"/>
              </w:rPr>
              <w:t>na popravilo in nazaj k uporabniku.</w:t>
            </w:r>
          </w:p>
          <w:p w14:paraId="41DB9C4D" w14:textId="7646A535" w:rsidR="00106BCE" w:rsidRPr="002E37CC" w:rsidRDefault="006C0416" w:rsidP="0008145D">
            <w:pPr>
              <w:autoSpaceDE w:val="0"/>
              <w:autoSpaceDN w:val="0"/>
              <w:adjustRightInd w:val="0"/>
              <w:spacing w:before="120"/>
              <w:jc w:val="both"/>
              <w:rPr>
                <w:rFonts w:ascii="Arial Narrow" w:hAnsi="Arial Narrow"/>
                <w:sz w:val="22"/>
                <w:szCs w:val="22"/>
              </w:rPr>
            </w:pPr>
            <w:r w:rsidRPr="002E37CC">
              <w:rPr>
                <w:rFonts w:ascii="Arial Narrow" w:hAnsi="Arial Narrow"/>
                <w:sz w:val="22"/>
                <w:szCs w:val="22"/>
              </w:rPr>
              <w:t>[7</w:t>
            </w:r>
            <w:r w:rsidR="00106BCE" w:rsidRPr="002E37CC">
              <w:rPr>
                <w:rFonts w:ascii="Arial Narrow" w:hAnsi="Arial Narrow"/>
                <w:sz w:val="22"/>
                <w:szCs w:val="22"/>
              </w:rPr>
              <w:t>h] Prijavo napake ponudniku/dobavitelju/serviserju sporoči kontaktna oseba uporabnika oz. z njegove strani pooblaščena oseba po elektronski pošti in telefonsko na kontakt, naveden v tabeli »Kontaktni podatki«.</w:t>
            </w:r>
          </w:p>
        </w:tc>
      </w:tr>
      <w:tr w:rsidR="000652F0" w:rsidRPr="002E37CC" w14:paraId="155CC21B" w14:textId="77777777" w:rsidTr="003D7466">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77ABD023" w14:textId="2ECE0892" w:rsidR="00106BCE" w:rsidRPr="002E37CC" w:rsidRDefault="003D7466" w:rsidP="005A2E2B">
            <w:pPr>
              <w:jc w:val="both"/>
              <w:rPr>
                <w:rFonts w:ascii="Arial Narrow" w:hAnsi="Arial Narrow" w:cs="Arial"/>
                <w:sz w:val="22"/>
                <w:szCs w:val="22"/>
              </w:rPr>
            </w:pPr>
            <w:r w:rsidRPr="002E37CC">
              <w:rPr>
                <w:rFonts w:ascii="Arial Narrow" w:hAnsi="Arial Narrow" w:cs="ArialNarrow,Bold"/>
                <w:b/>
                <w:bCs/>
                <w:sz w:val="22"/>
                <w:szCs w:val="22"/>
              </w:rPr>
              <w:t>[8</w:t>
            </w:r>
            <w:r w:rsidR="00106BCE" w:rsidRPr="002E37CC">
              <w:rPr>
                <w:rFonts w:ascii="Arial Narrow" w:hAnsi="Arial Narrow" w:cs="ArialNarrow,Bold"/>
                <w:b/>
                <w:bCs/>
                <w:sz w:val="22"/>
                <w:szCs w:val="22"/>
              </w:rPr>
              <w:t>]</w:t>
            </w:r>
            <w:r w:rsidR="00106BCE" w:rsidRPr="002E37CC">
              <w:rPr>
                <w:rFonts w:ascii="Arial Narrow" w:hAnsi="Arial Narrow" w:cs="ArialNarrow,Bold"/>
                <w:bCs/>
                <w:sz w:val="22"/>
                <w:szCs w:val="22"/>
              </w:rPr>
              <w:t xml:space="preserve"> </w:t>
            </w:r>
            <w:r w:rsidR="00106BCE" w:rsidRPr="002E37CC">
              <w:rPr>
                <w:rFonts w:ascii="Arial Narrow" w:hAnsi="Arial Narrow" w:cs="Arial"/>
                <w:sz w:val="22"/>
                <w:szCs w:val="22"/>
              </w:rPr>
              <w:t xml:space="preserve">Da se poleg, v garancijski dobi zahtevanega vzdrževanja </w:t>
            </w:r>
            <w:r w:rsidR="00106BCE" w:rsidRPr="002E37CC">
              <w:rPr>
                <w:rFonts w:ascii="Arial Narrow" w:hAnsi="Arial Narrow"/>
                <w:sz w:val="22"/>
                <w:szCs w:val="22"/>
              </w:rPr>
              <w:t xml:space="preserve">izvedene </w:t>
            </w:r>
            <w:r w:rsidR="00106BCE" w:rsidRPr="002E37CC">
              <w:rPr>
                <w:rFonts w:ascii="Arial Narrow" w:hAnsi="Arial Narrow" w:cs="Arial"/>
                <w:sz w:val="22"/>
                <w:szCs w:val="22"/>
              </w:rPr>
              <w:t xml:space="preserve">predelave/dodelave in opremljanja </w:t>
            </w:r>
            <w:r w:rsidR="005A2E2B">
              <w:rPr>
                <w:rFonts w:ascii="Arial Narrow" w:hAnsi="Arial Narrow" w:cs="Arial"/>
                <w:sz w:val="22"/>
                <w:szCs w:val="22"/>
              </w:rPr>
              <w:t>OV</w:t>
            </w:r>
            <w:r w:rsidR="00106BCE" w:rsidRPr="002E37CC">
              <w:rPr>
                <w:rFonts w:ascii="Arial Narrow" w:hAnsi="Arial Narrow" w:cs="Arial"/>
                <w:sz w:val="22"/>
                <w:szCs w:val="22"/>
              </w:rPr>
              <w:t xml:space="preserve"> v RV ter oskrbe z originalnimi rezervnimi deli, zavezujemo zagotavljati tudi vzdrževanje, servis in popravilo ter oskrbo z rezervnimi deli za vse elemente vezane na predelavo/dodelavo in opremljanje </w:t>
            </w:r>
            <w:r w:rsidR="005A2E2B">
              <w:rPr>
                <w:rFonts w:ascii="Arial Narrow" w:hAnsi="Arial Narrow" w:cs="Arial"/>
                <w:sz w:val="22"/>
                <w:szCs w:val="22"/>
              </w:rPr>
              <w:t>OV</w:t>
            </w:r>
            <w:r w:rsidR="00106BCE" w:rsidRPr="002E37CC">
              <w:rPr>
                <w:rFonts w:ascii="Arial Narrow" w:hAnsi="Arial Narrow" w:cs="Arial"/>
                <w:sz w:val="22"/>
                <w:szCs w:val="22"/>
              </w:rPr>
              <w:t xml:space="preserve"> v RV, še najmanj v času življenjske dobe blaga – predvidena življenjska doba blaga znaša najmanj sedem (7) let.</w:t>
            </w:r>
          </w:p>
        </w:tc>
      </w:tr>
      <w:tr w:rsidR="003F16D3" w:rsidRPr="002E37CC" w14:paraId="1E5C4B85" w14:textId="77777777" w:rsidTr="003D7466">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6FC2C714" w14:textId="69D1EEF3" w:rsidR="003F16D3" w:rsidRPr="002E37CC" w:rsidRDefault="003D7466" w:rsidP="003D7466">
            <w:pPr>
              <w:jc w:val="both"/>
              <w:rPr>
                <w:rFonts w:ascii="Arial Narrow" w:hAnsi="Arial Narrow" w:cs="Arial"/>
                <w:sz w:val="22"/>
                <w:szCs w:val="22"/>
              </w:rPr>
            </w:pPr>
            <w:r w:rsidRPr="002E37CC">
              <w:rPr>
                <w:rFonts w:ascii="Arial Narrow" w:hAnsi="Arial Narrow" w:cs="ArialNarrow,Bold"/>
                <w:b/>
                <w:bCs/>
                <w:sz w:val="22"/>
                <w:szCs w:val="22"/>
              </w:rPr>
              <w:t>[9</w:t>
            </w:r>
            <w:r w:rsidR="00106BCE" w:rsidRPr="002E37CC">
              <w:rPr>
                <w:rFonts w:ascii="Arial Narrow" w:hAnsi="Arial Narrow" w:cs="ArialNarrow,Bold"/>
                <w:b/>
                <w:bCs/>
                <w:sz w:val="22"/>
                <w:szCs w:val="22"/>
              </w:rPr>
              <w:t>]</w:t>
            </w:r>
            <w:r w:rsidR="00106BCE" w:rsidRPr="002E37CC">
              <w:rPr>
                <w:rFonts w:ascii="Arial Narrow" w:hAnsi="Arial Narrow" w:cs="ArialNarrow,Bold"/>
                <w:bCs/>
                <w:sz w:val="22"/>
                <w:szCs w:val="22"/>
              </w:rPr>
              <w:t xml:space="preserve"> </w:t>
            </w:r>
            <w:r w:rsidR="00106BCE" w:rsidRPr="002E37CC">
              <w:rPr>
                <w:rFonts w:ascii="Arial Narrow" w:hAnsi="Arial Narrow" w:cs="Arial"/>
                <w:sz w:val="22"/>
                <w:szCs w:val="22"/>
              </w:rPr>
              <w:t>Da bomo za učinkovito in varno uporabo ter delovanje RV (posebej opreme, s katero uporabnik še ne razpolaga) zagotovili usposabljanje (šolanje) v prostorih naročnika za 2 delavca naročnika, ki jih bo določil uporabnik.</w:t>
            </w:r>
          </w:p>
        </w:tc>
      </w:tr>
    </w:tbl>
    <w:p w14:paraId="3EAA476F" w14:textId="77777777" w:rsidR="001F7AAF" w:rsidRPr="002E37CC" w:rsidRDefault="001F7AAF" w:rsidP="003F16D3">
      <w:pPr>
        <w:rPr>
          <w:rFonts w:ascii="Arial Narrow" w:hAnsi="Arial Narrow"/>
          <w:sz w:val="23"/>
          <w:szCs w:val="23"/>
        </w:rPr>
      </w:pPr>
    </w:p>
    <w:p w14:paraId="25833CAD" w14:textId="77777777" w:rsidR="003F16D3" w:rsidRPr="002E37CC" w:rsidRDefault="003F16D3" w:rsidP="003F16D3">
      <w:pPr>
        <w:rPr>
          <w:rFonts w:ascii="Arial Narrow" w:hAnsi="Arial Narrow"/>
          <w:b/>
          <w:sz w:val="23"/>
          <w:szCs w:val="23"/>
        </w:rPr>
        <w:sectPr w:rsidR="003F16D3" w:rsidRPr="002E37CC" w:rsidSect="004E7260">
          <w:pgSz w:w="11906" w:h="16838"/>
          <w:pgMar w:top="1418" w:right="1134" w:bottom="1134" w:left="1418" w:header="709" w:footer="709" w:gutter="0"/>
          <w:cols w:space="708"/>
          <w:docGrid w:linePitch="360"/>
        </w:sectPr>
      </w:pPr>
    </w:p>
    <w:tbl>
      <w:tblPr>
        <w:tblW w:w="15445" w:type="dxa"/>
        <w:jc w:val="center"/>
        <w:tblLayout w:type="fixed"/>
        <w:tblCellMar>
          <w:left w:w="0" w:type="dxa"/>
          <w:right w:w="0" w:type="dxa"/>
        </w:tblCellMar>
        <w:tblLook w:val="01E0" w:firstRow="1" w:lastRow="1" w:firstColumn="1" w:lastColumn="1" w:noHBand="0" w:noVBand="0"/>
      </w:tblPr>
      <w:tblGrid>
        <w:gridCol w:w="420"/>
        <w:gridCol w:w="4512"/>
        <w:gridCol w:w="34"/>
        <w:gridCol w:w="3257"/>
        <w:gridCol w:w="4248"/>
        <w:gridCol w:w="1886"/>
        <w:gridCol w:w="1088"/>
      </w:tblGrid>
      <w:tr w:rsidR="000652F0" w:rsidRPr="002E37CC" w14:paraId="51458628" w14:textId="77777777" w:rsidTr="003F16D3">
        <w:trPr>
          <w:trHeight w:hRule="exact" w:val="450"/>
          <w:jc w:val="center"/>
        </w:trPr>
        <w:tc>
          <w:tcPr>
            <w:tcW w:w="15445" w:type="dxa"/>
            <w:gridSpan w:val="7"/>
            <w:tcBorders>
              <w:top w:val="single" w:sz="5" w:space="0" w:color="000000"/>
              <w:left w:val="single" w:sz="5" w:space="0" w:color="000000"/>
              <w:bottom w:val="nil"/>
              <w:right w:val="single" w:sz="5" w:space="0" w:color="000000"/>
            </w:tcBorders>
            <w:vAlign w:val="center"/>
          </w:tcPr>
          <w:p w14:paraId="36BB7A09" w14:textId="77777777" w:rsidR="003F16D3" w:rsidRPr="002E37CC" w:rsidRDefault="003F16D3" w:rsidP="003F16D3">
            <w:pPr>
              <w:jc w:val="center"/>
              <w:rPr>
                <w:rFonts w:ascii="Arial Narrow" w:hAnsi="Arial Narrow"/>
                <w:b/>
                <w:sz w:val="28"/>
                <w:szCs w:val="28"/>
              </w:rPr>
            </w:pPr>
            <w:r w:rsidRPr="002E37CC">
              <w:rPr>
                <w:rFonts w:ascii="Arial Narrow" w:hAnsi="Arial Narrow"/>
                <w:b/>
                <w:sz w:val="28"/>
                <w:szCs w:val="28"/>
              </w:rPr>
              <w:lastRenderedPageBreak/>
              <w:t>K O N T A K T N I   P O D A T K I</w:t>
            </w:r>
          </w:p>
        </w:tc>
      </w:tr>
      <w:tr w:rsidR="000652F0" w:rsidRPr="002E37CC" w14:paraId="215ED2A9" w14:textId="77777777" w:rsidTr="003F16D3">
        <w:trPr>
          <w:trHeight w:val="505"/>
          <w:jc w:val="center"/>
        </w:trPr>
        <w:tc>
          <w:tcPr>
            <w:tcW w:w="420" w:type="dxa"/>
            <w:vMerge w:val="restart"/>
            <w:tcBorders>
              <w:top w:val="single" w:sz="6" w:space="0" w:color="000000"/>
              <w:left w:val="single" w:sz="6" w:space="0" w:color="000000"/>
              <w:right w:val="single" w:sz="6" w:space="0" w:color="000000"/>
            </w:tcBorders>
            <w:vAlign w:val="center"/>
          </w:tcPr>
          <w:p w14:paraId="73389308" w14:textId="77777777" w:rsidR="003F16D3" w:rsidRPr="002E37CC" w:rsidRDefault="003F16D3" w:rsidP="003F16D3">
            <w:pPr>
              <w:jc w:val="center"/>
              <w:rPr>
                <w:rFonts w:ascii="Arial Narrow" w:hAnsi="Arial Narrow" w:cs="Arial"/>
                <w:bCs/>
                <w:sz w:val="22"/>
                <w:szCs w:val="22"/>
              </w:rPr>
            </w:pPr>
            <w:proofErr w:type="spellStart"/>
            <w:r w:rsidRPr="002E37CC">
              <w:rPr>
                <w:rFonts w:ascii="Arial Narrow" w:hAnsi="Arial Narrow" w:cs="Arial"/>
                <w:bCs/>
                <w:sz w:val="22"/>
                <w:szCs w:val="22"/>
              </w:rPr>
              <w:t>zap.št</w:t>
            </w:r>
            <w:proofErr w:type="spellEnd"/>
            <w:r w:rsidRPr="002E37CC">
              <w:rPr>
                <w:rFonts w:ascii="Arial Narrow" w:hAnsi="Arial Narrow" w:cs="Arial"/>
                <w:bCs/>
                <w:sz w:val="22"/>
                <w:szCs w:val="22"/>
              </w:rPr>
              <w:t>.</w:t>
            </w:r>
          </w:p>
        </w:tc>
        <w:tc>
          <w:tcPr>
            <w:tcW w:w="4512" w:type="dxa"/>
            <w:vMerge w:val="restart"/>
            <w:tcBorders>
              <w:top w:val="single" w:sz="6" w:space="0" w:color="000000"/>
              <w:left w:val="single" w:sz="6" w:space="0" w:color="000000"/>
              <w:right w:val="single" w:sz="6" w:space="0" w:color="000000"/>
              <w:tl2br w:val="single" w:sz="4" w:space="0" w:color="auto"/>
            </w:tcBorders>
            <w:vAlign w:val="center"/>
          </w:tcPr>
          <w:p w14:paraId="5C6D8653" w14:textId="77777777" w:rsidR="006E6B93" w:rsidRPr="002E37CC" w:rsidRDefault="006E6B93" w:rsidP="003F16D3">
            <w:pPr>
              <w:rPr>
                <w:rFonts w:ascii="Arial Narrow" w:hAnsi="Arial Narrow" w:cs="Arial"/>
                <w:b/>
                <w:bCs/>
                <w:sz w:val="22"/>
                <w:szCs w:val="22"/>
              </w:rPr>
            </w:pPr>
          </w:p>
        </w:tc>
        <w:tc>
          <w:tcPr>
            <w:tcW w:w="34" w:type="dxa"/>
            <w:vMerge w:val="restart"/>
            <w:tcBorders>
              <w:top w:val="single" w:sz="5" w:space="0" w:color="000000"/>
              <w:left w:val="single" w:sz="5" w:space="0" w:color="000000"/>
              <w:right w:val="single" w:sz="5" w:space="0" w:color="000000"/>
            </w:tcBorders>
            <w:vAlign w:val="center"/>
          </w:tcPr>
          <w:p w14:paraId="70C7180F" w14:textId="77777777" w:rsidR="003F16D3" w:rsidRPr="002E37CC" w:rsidRDefault="003F16D3" w:rsidP="003F16D3">
            <w:pPr>
              <w:jc w:val="center"/>
              <w:rPr>
                <w:rFonts w:ascii="Arial Narrow" w:hAnsi="Arial Narrow" w:cs="Arial"/>
                <w:bCs/>
                <w:sz w:val="22"/>
                <w:szCs w:val="22"/>
              </w:rPr>
            </w:pPr>
          </w:p>
        </w:tc>
        <w:tc>
          <w:tcPr>
            <w:tcW w:w="10479" w:type="dxa"/>
            <w:gridSpan w:val="4"/>
            <w:tcBorders>
              <w:top w:val="single" w:sz="5" w:space="0" w:color="000000"/>
              <w:left w:val="single" w:sz="5" w:space="0" w:color="000000"/>
              <w:bottom w:val="dashed" w:sz="4" w:space="0" w:color="auto"/>
              <w:right w:val="single" w:sz="5" w:space="0" w:color="000000"/>
            </w:tcBorders>
            <w:vAlign w:val="center"/>
          </w:tcPr>
          <w:p w14:paraId="20F2E599" w14:textId="77777777" w:rsidR="003F16D3" w:rsidRPr="002E37CC" w:rsidRDefault="003F16D3" w:rsidP="003F16D3">
            <w:pPr>
              <w:jc w:val="center"/>
              <w:rPr>
                <w:rFonts w:ascii="Arial Narrow" w:hAnsi="Arial Narrow" w:cs="Arial"/>
                <w:b/>
                <w:bCs/>
                <w:sz w:val="22"/>
                <w:szCs w:val="22"/>
              </w:rPr>
            </w:pPr>
            <w:r w:rsidRPr="002E37CC">
              <w:rPr>
                <w:rFonts w:ascii="Arial Narrow" w:hAnsi="Arial Narrow" w:cs="Arial"/>
                <w:bCs/>
                <w:sz w:val="22"/>
                <w:szCs w:val="22"/>
              </w:rPr>
              <w:t>naziv in naslov servisa/serviserja</w:t>
            </w:r>
          </w:p>
        </w:tc>
      </w:tr>
      <w:tr w:rsidR="000652F0" w:rsidRPr="002E37CC" w14:paraId="1DF2D31E" w14:textId="77777777" w:rsidTr="003F16D3">
        <w:trPr>
          <w:trHeight w:val="505"/>
          <w:jc w:val="center"/>
        </w:trPr>
        <w:tc>
          <w:tcPr>
            <w:tcW w:w="420" w:type="dxa"/>
            <w:vMerge/>
            <w:tcBorders>
              <w:left w:val="single" w:sz="6" w:space="0" w:color="000000"/>
              <w:bottom w:val="single" w:sz="6" w:space="0" w:color="000000"/>
              <w:right w:val="single" w:sz="6" w:space="0" w:color="000000"/>
            </w:tcBorders>
          </w:tcPr>
          <w:p w14:paraId="4DC45A16" w14:textId="77777777" w:rsidR="003F16D3" w:rsidRPr="002E37CC" w:rsidRDefault="003F16D3" w:rsidP="003F16D3">
            <w:pPr>
              <w:jc w:val="center"/>
              <w:rPr>
                <w:rFonts w:ascii="Arial Narrow" w:hAnsi="Arial Narrow" w:cs="Arial"/>
                <w:bCs/>
                <w:sz w:val="22"/>
                <w:szCs w:val="22"/>
              </w:rPr>
            </w:pPr>
          </w:p>
        </w:tc>
        <w:tc>
          <w:tcPr>
            <w:tcW w:w="4512" w:type="dxa"/>
            <w:vMerge/>
            <w:tcBorders>
              <w:left w:val="single" w:sz="6" w:space="0" w:color="000000"/>
              <w:bottom w:val="single" w:sz="6" w:space="0" w:color="000000"/>
              <w:right w:val="single" w:sz="6" w:space="0" w:color="000000"/>
            </w:tcBorders>
            <w:vAlign w:val="center"/>
          </w:tcPr>
          <w:p w14:paraId="00C0DCC8" w14:textId="77777777" w:rsidR="003F16D3" w:rsidRPr="002E37CC" w:rsidRDefault="003F16D3" w:rsidP="003F16D3">
            <w:pPr>
              <w:jc w:val="center"/>
              <w:rPr>
                <w:rFonts w:ascii="Arial Narrow" w:hAnsi="Arial Narrow" w:cs="Arial"/>
                <w:b/>
                <w:bCs/>
                <w:sz w:val="22"/>
                <w:szCs w:val="22"/>
              </w:rPr>
            </w:pPr>
          </w:p>
        </w:tc>
        <w:tc>
          <w:tcPr>
            <w:tcW w:w="34" w:type="dxa"/>
            <w:vMerge/>
            <w:tcBorders>
              <w:left w:val="single" w:sz="5" w:space="0" w:color="000000"/>
              <w:bottom w:val="single" w:sz="5" w:space="0" w:color="000000"/>
              <w:right w:val="single" w:sz="5" w:space="0" w:color="000000"/>
            </w:tcBorders>
            <w:vAlign w:val="center"/>
          </w:tcPr>
          <w:p w14:paraId="01E28F85" w14:textId="77777777" w:rsidR="003F16D3" w:rsidRPr="002E37CC" w:rsidRDefault="003F16D3" w:rsidP="003F16D3">
            <w:pPr>
              <w:jc w:val="center"/>
              <w:rPr>
                <w:rFonts w:ascii="Arial Narrow" w:hAnsi="Arial Narrow" w:cs="Arial"/>
                <w:bCs/>
                <w:sz w:val="22"/>
                <w:szCs w:val="22"/>
              </w:rPr>
            </w:pPr>
          </w:p>
        </w:tc>
        <w:tc>
          <w:tcPr>
            <w:tcW w:w="3257" w:type="dxa"/>
            <w:tcBorders>
              <w:top w:val="dashed" w:sz="4" w:space="0" w:color="auto"/>
              <w:left w:val="single" w:sz="5" w:space="0" w:color="000000"/>
              <w:bottom w:val="single" w:sz="5" w:space="0" w:color="000000"/>
              <w:right w:val="single" w:sz="5" w:space="0" w:color="000000"/>
            </w:tcBorders>
            <w:vAlign w:val="center"/>
          </w:tcPr>
          <w:p w14:paraId="6BA890E5" w14:textId="77777777" w:rsidR="003F16D3" w:rsidRPr="002E37CC" w:rsidRDefault="003F16D3" w:rsidP="003F16D3">
            <w:pPr>
              <w:jc w:val="center"/>
              <w:rPr>
                <w:rFonts w:ascii="Arial Narrow" w:hAnsi="Arial Narrow" w:cs="Arial"/>
                <w:bCs/>
                <w:sz w:val="22"/>
                <w:szCs w:val="22"/>
              </w:rPr>
            </w:pPr>
            <w:r w:rsidRPr="002E37CC">
              <w:rPr>
                <w:rFonts w:ascii="Arial Narrow" w:hAnsi="Arial Narrow" w:cs="Arial"/>
                <w:bCs/>
                <w:sz w:val="22"/>
                <w:szCs w:val="22"/>
              </w:rPr>
              <w:t>kontaktna</w:t>
            </w:r>
          </w:p>
          <w:p w14:paraId="3CCB93A4" w14:textId="77777777" w:rsidR="003F16D3" w:rsidRPr="002E37CC" w:rsidRDefault="003F16D3" w:rsidP="003F16D3">
            <w:pPr>
              <w:jc w:val="center"/>
              <w:rPr>
                <w:rFonts w:ascii="Arial Narrow" w:hAnsi="Arial Narrow" w:cs="Arial"/>
                <w:bCs/>
                <w:sz w:val="22"/>
                <w:szCs w:val="22"/>
              </w:rPr>
            </w:pPr>
            <w:r w:rsidRPr="002E37CC">
              <w:rPr>
                <w:rFonts w:ascii="Arial Narrow" w:hAnsi="Arial Narrow" w:cs="Arial"/>
                <w:bCs/>
                <w:sz w:val="22"/>
                <w:szCs w:val="22"/>
              </w:rPr>
              <w:t>oseba</w:t>
            </w:r>
          </w:p>
        </w:tc>
        <w:tc>
          <w:tcPr>
            <w:tcW w:w="4248" w:type="dxa"/>
            <w:tcBorders>
              <w:top w:val="dashed" w:sz="4" w:space="0" w:color="auto"/>
              <w:left w:val="single" w:sz="5" w:space="0" w:color="000000"/>
              <w:bottom w:val="single" w:sz="5" w:space="0" w:color="000000"/>
              <w:right w:val="single" w:sz="5" w:space="0" w:color="000000"/>
            </w:tcBorders>
            <w:vAlign w:val="center"/>
          </w:tcPr>
          <w:p w14:paraId="68EBE234" w14:textId="77777777" w:rsidR="003F16D3" w:rsidRPr="002E37CC" w:rsidRDefault="003F16D3" w:rsidP="003F16D3">
            <w:pPr>
              <w:jc w:val="center"/>
              <w:rPr>
                <w:rFonts w:ascii="Arial Narrow" w:hAnsi="Arial Narrow" w:cs="Arial"/>
                <w:bCs/>
                <w:sz w:val="22"/>
                <w:szCs w:val="22"/>
              </w:rPr>
            </w:pPr>
            <w:r w:rsidRPr="002E37CC">
              <w:rPr>
                <w:rFonts w:ascii="Arial Narrow" w:hAnsi="Arial Narrow" w:cs="Arial"/>
                <w:bCs/>
                <w:sz w:val="22"/>
                <w:szCs w:val="22"/>
              </w:rPr>
              <w:t>e-poštni</w:t>
            </w:r>
          </w:p>
          <w:p w14:paraId="3C51C6BF" w14:textId="77777777" w:rsidR="003F16D3" w:rsidRPr="002E37CC" w:rsidRDefault="003F16D3" w:rsidP="003F16D3">
            <w:pPr>
              <w:jc w:val="center"/>
              <w:rPr>
                <w:rFonts w:ascii="Arial Narrow" w:hAnsi="Arial Narrow" w:cs="Arial"/>
                <w:bCs/>
                <w:sz w:val="22"/>
                <w:szCs w:val="22"/>
              </w:rPr>
            </w:pPr>
            <w:r w:rsidRPr="002E37CC">
              <w:rPr>
                <w:rFonts w:ascii="Arial Narrow" w:hAnsi="Arial Narrow" w:cs="Arial"/>
                <w:bCs/>
                <w:sz w:val="22"/>
                <w:szCs w:val="22"/>
              </w:rPr>
              <w:t>naslov</w:t>
            </w:r>
          </w:p>
        </w:tc>
        <w:tc>
          <w:tcPr>
            <w:tcW w:w="1886" w:type="dxa"/>
            <w:tcBorders>
              <w:top w:val="dashed" w:sz="4" w:space="0" w:color="auto"/>
              <w:left w:val="single" w:sz="5" w:space="0" w:color="000000"/>
              <w:bottom w:val="single" w:sz="5" w:space="0" w:color="000000"/>
              <w:right w:val="single" w:sz="5" w:space="0" w:color="000000"/>
            </w:tcBorders>
            <w:vAlign w:val="center"/>
          </w:tcPr>
          <w:p w14:paraId="28426FC5" w14:textId="77777777" w:rsidR="003F16D3" w:rsidRPr="002E37CC" w:rsidRDefault="003F16D3" w:rsidP="003F16D3">
            <w:pPr>
              <w:jc w:val="center"/>
              <w:rPr>
                <w:rFonts w:ascii="Arial Narrow" w:hAnsi="Arial Narrow" w:cs="Arial"/>
                <w:bCs/>
                <w:sz w:val="22"/>
                <w:szCs w:val="22"/>
              </w:rPr>
            </w:pPr>
            <w:r w:rsidRPr="002E37CC">
              <w:rPr>
                <w:rFonts w:ascii="Arial Narrow" w:hAnsi="Arial Narrow" w:cs="Arial"/>
                <w:bCs/>
                <w:sz w:val="22"/>
                <w:szCs w:val="22"/>
              </w:rPr>
              <w:t>telefonska</w:t>
            </w:r>
          </w:p>
          <w:p w14:paraId="17C69F00" w14:textId="77777777" w:rsidR="003F16D3" w:rsidRPr="002E37CC" w:rsidRDefault="003F16D3" w:rsidP="003F16D3">
            <w:pPr>
              <w:jc w:val="center"/>
              <w:rPr>
                <w:rFonts w:ascii="Arial Narrow" w:hAnsi="Arial Narrow" w:cs="Arial"/>
                <w:bCs/>
                <w:sz w:val="22"/>
                <w:szCs w:val="22"/>
              </w:rPr>
            </w:pPr>
            <w:r w:rsidRPr="002E37CC">
              <w:rPr>
                <w:rFonts w:ascii="Arial Narrow" w:hAnsi="Arial Narrow" w:cs="Arial"/>
                <w:bCs/>
                <w:sz w:val="22"/>
                <w:szCs w:val="22"/>
              </w:rPr>
              <w:t>številka</w:t>
            </w:r>
          </w:p>
        </w:tc>
        <w:tc>
          <w:tcPr>
            <w:tcW w:w="1088" w:type="dxa"/>
            <w:tcBorders>
              <w:top w:val="dashed" w:sz="4" w:space="0" w:color="auto"/>
              <w:left w:val="single" w:sz="5" w:space="0" w:color="000000"/>
              <w:bottom w:val="single" w:sz="5" w:space="0" w:color="000000"/>
              <w:right w:val="single" w:sz="5" w:space="0" w:color="000000"/>
            </w:tcBorders>
            <w:vAlign w:val="center"/>
          </w:tcPr>
          <w:p w14:paraId="39CE92F3" w14:textId="77777777" w:rsidR="003F16D3" w:rsidRPr="002E37CC" w:rsidRDefault="003F16D3" w:rsidP="003F16D3">
            <w:pPr>
              <w:jc w:val="center"/>
              <w:rPr>
                <w:rFonts w:ascii="Arial Narrow" w:hAnsi="Arial Narrow" w:cs="Arial"/>
                <w:bCs/>
                <w:sz w:val="22"/>
                <w:szCs w:val="22"/>
              </w:rPr>
            </w:pPr>
            <w:r w:rsidRPr="002E37CC">
              <w:rPr>
                <w:rFonts w:ascii="Arial Narrow" w:hAnsi="Arial Narrow" w:cs="Arial"/>
                <w:bCs/>
                <w:sz w:val="22"/>
                <w:szCs w:val="22"/>
              </w:rPr>
              <w:t>dosegljivost</w:t>
            </w:r>
          </w:p>
          <w:p w14:paraId="44E846D9" w14:textId="77777777" w:rsidR="003F16D3" w:rsidRPr="002E37CC" w:rsidRDefault="003F16D3" w:rsidP="003F16D3">
            <w:pPr>
              <w:jc w:val="center"/>
              <w:rPr>
                <w:rFonts w:ascii="Arial Narrow" w:hAnsi="Arial Narrow" w:cs="Arial"/>
                <w:bCs/>
                <w:sz w:val="22"/>
                <w:szCs w:val="22"/>
              </w:rPr>
            </w:pPr>
            <w:r w:rsidRPr="002E37CC">
              <w:rPr>
                <w:rFonts w:ascii="Arial Narrow" w:hAnsi="Arial Narrow" w:cs="Arial"/>
                <w:bCs/>
                <w:sz w:val="22"/>
                <w:szCs w:val="22"/>
              </w:rPr>
              <w:t>(čas)</w:t>
            </w:r>
          </w:p>
        </w:tc>
      </w:tr>
      <w:tr w:rsidR="000652F0" w:rsidRPr="002E37CC" w14:paraId="4EBC2AEA" w14:textId="77777777" w:rsidTr="003F16D3">
        <w:trPr>
          <w:trHeight w:hRule="exact" w:val="75"/>
          <w:jc w:val="center"/>
        </w:trPr>
        <w:tc>
          <w:tcPr>
            <w:tcW w:w="420" w:type="dxa"/>
            <w:tcBorders>
              <w:top w:val="single" w:sz="6" w:space="0" w:color="000000"/>
              <w:left w:val="single" w:sz="5" w:space="0" w:color="000000"/>
              <w:bottom w:val="single" w:sz="5" w:space="0" w:color="000000"/>
              <w:right w:val="single" w:sz="5" w:space="0" w:color="000000"/>
            </w:tcBorders>
          </w:tcPr>
          <w:p w14:paraId="0799E90A" w14:textId="77777777" w:rsidR="003F16D3" w:rsidRPr="002E37CC" w:rsidRDefault="003F16D3" w:rsidP="003F16D3">
            <w:pPr>
              <w:rPr>
                <w:rFonts w:ascii="Arial Narrow" w:hAnsi="Arial Narrow" w:cs="Arial"/>
                <w:bCs/>
                <w:sz w:val="22"/>
                <w:szCs w:val="22"/>
              </w:rPr>
            </w:pPr>
          </w:p>
        </w:tc>
        <w:tc>
          <w:tcPr>
            <w:tcW w:w="4512" w:type="dxa"/>
            <w:tcBorders>
              <w:top w:val="single" w:sz="6" w:space="0" w:color="000000"/>
              <w:left w:val="single" w:sz="5" w:space="0" w:color="000000"/>
              <w:bottom w:val="single" w:sz="5" w:space="0" w:color="000000"/>
              <w:right w:val="single" w:sz="5" w:space="0" w:color="000000"/>
            </w:tcBorders>
            <w:vAlign w:val="center"/>
          </w:tcPr>
          <w:p w14:paraId="368DCE85" w14:textId="77777777" w:rsidR="003F16D3" w:rsidRPr="002E37CC" w:rsidRDefault="003F16D3" w:rsidP="003F16D3">
            <w:pPr>
              <w:rPr>
                <w:rFonts w:ascii="Arial Narrow" w:hAnsi="Arial Narrow" w:cs="Arial"/>
                <w:bCs/>
                <w:sz w:val="22"/>
                <w:szCs w:val="22"/>
              </w:rPr>
            </w:pPr>
          </w:p>
        </w:tc>
        <w:tc>
          <w:tcPr>
            <w:tcW w:w="34" w:type="dxa"/>
            <w:tcBorders>
              <w:top w:val="single" w:sz="5" w:space="0" w:color="000000"/>
              <w:left w:val="single" w:sz="5" w:space="0" w:color="000000"/>
              <w:bottom w:val="single" w:sz="5" w:space="0" w:color="000000"/>
              <w:right w:val="single" w:sz="5" w:space="0" w:color="000000"/>
            </w:tcBorders>
            <w:vAlign w:val="center"/>
          </w:tcPr>
          <w:p w14:paraId="79388C65" w14:textId="77777777" w:rsidR="003F16D3" w:rsidRPr="002E37CC" w:rsidRDefault="003F16D3" w:rsidP="003F16D3">
            <w:pPr>
              <w:jc w:val="center"/>
              <w:rPr>
                <w:rFonts w:ascii="Arial Narrow" w:hAnsi="Arial Narrow" w:cs="Arial"/>
                <w:bCs/>
                <w:sz w:val="22"/>
                <w:szCs w:val="22"/>
              </w:rPr>
            </w:pPr>
          </w:p>
        </w:tc>
        <w:tc>
          <w:tcPr>
            <w:tcW w:w="3257" w:type="dxa"/>
            <w:tcBorders>
              <w:top w:val="single" w:sz="5" w:space="0" w:color="000000"/>
              <w:left w:val="single" w:sz="5" w:space="0" w:color="000000"/>
              <w:bottom w:val="single" w:sz="5" w:space="0" w:color="000000"/>
              <w:right w:val="single" w:sz="5" w:space="0" w:color="000000"/>
            </w:tcBorders>
          </w:tcPr>
          <w:p w14:paraId="096EF4DB" w14:textId="77777777" w:rsidR="003F16D3" w:rsidRPr="002E37CC" w:rsidRDefault="003F16D3" w:rsidP="003F16D3">
            <w:pPr>
              <w:jc w:val="right"/>
              <w:rPr>
                <w:rFonts w:ascii="Arial Narrow" w:hAnsi="Arial Narrow" w:cs="Arial"/>
                <w:bCs/>
                <w:sz w:val="22"/>
                <w:szCs w:val="22"/>
              </w:rPr>
            </w:pPr>
          </w:p>
        </w:tc>
        <w:tc>
          <w:tcPr>
            <w:tcW w:w="4248" w:type="dxa"/>
            <w:tcBorders>
              <w:top w:val="single" w:sz="5" w:space="0" w:color="000000"/>
              <w:left w:val="single" w:sz="5" w:space="0" w:color="000000"/>
              <w:bottom w:val="single" w:sz="5" w:space="0" w:color="000000"/>
              <w:right w:val="single" w:sz="5" w:space="0" w:color="000000"/>
            </w:tcBorders>
            <w:vAlign w:val="center"/>
          </w:tcPr>
          <w:p w14:paraId="00B43A46" w14:textId="77777777" w:rsidR="003F16D3" w:rsidRPr="002E37CC" w:rsidRDefault="003F16D3" w:rsidP="003F16D3">
            <w:pPr>
              <w:jc w:val="right"/>
              <w:rPr>
                <w:rFonts w:ascii="Arial Narrow" w:hAnsi="Arial Narrow" w:cs="Arial"/>
                <w:bCs/>
                <w:sz w:val="22"/>
                <w:szCs w:val="22"/>
              </w:rPr>
            </w:pPr>
          </w:p>
        </w:tc>
        <w:tc>
          <w:tcPr>
            <w:tcW w:w="1886" w:type="dxa"/>
            <w:tcBorders>
              <w:top w:val="single" w:sz="5" w:space="0" w:color="000000"/>
              <w:left w:val="single" w:sz="5" w:space="0" w:color="000000"/>
              <w:bottom w:val="single" w:sz="5" w:space="0" w:color="000000"/>
              <w:right w:val="single" w:sz="5" w:space="0" w:color="000000"/>
            </w:tcBorders>
            <w:vAlign w:val="center"/>
          </w:tcPr>
          <w:p w14:paraId="1D2C3233" w14:textId="77777777" w:rsidR="003F16D3" w:rsidRPr="002E37CC" w:rsidRDefault="003F16D3" w:rsidP="003F16D3">
            <w:pPr>
              <w:jc w:val="right"/>
              <w:rPr>
                <w:rFonts w:ascii="Arial Narrow" w:hAnsi="Arial Narrow" w:cs="Arial"/>
                <w:bCs/>
                <w:sz w:val="22"/>
                <w:szCs w:val="22"/>
              </w:rPr>
            </w:pPr>
          </w:p>
        </w:tc>
        <w:tc>
          <w:tcPr>
            <w:tcW w:w="1088" w:type="dxa"/>
            <w:tcBorders>
              <w:top w:val="single" w:sz="5" w:space="0" w:color="000000"/>
              <w:left w:val="single" w:sz="5" w:space="0" w:color="000000"/>
              <w:bottom w:val="single" w:sz="5" w:space="0" w:color="000000"/>
              <w:right w:val="single" w:sz="5" w:space="0" w:color="000000"/>
            </w:tcBorders>
            <w:vAlign w:val="center"/>
          </w:tcPr>
          <w:p w14:paraId="438E8CCB" w14:textId="77777777" w:rsidR="003F16D3" w:rsidRPr="002E37CC" w:rsidRDefault="003F16D3" w:rsidP="003F16D3">
            <w:pPr>
              <w:jc w:val="center"/>
              <w:rPr>
                <w:rFonts w:ascii="Arial Narrow" w:hAnsi="Arial Narrow" w:cs="Arial"/>
                <w:bCs/>
                <w:sz w:val="22"/>
                <w:szCs w:val="22"/>
              </w:rPr>
            </w:pPr>
          </w:p>
        </w:tc>
      </w:tr>
      <w:tr w:rsidR="004F35DD" w:rsidRPr="002E37CC" w14:paraId="375CBAAE" w14:textId="77777777" w:rsidTr="006E3E5D">
        <w:trPr>
          <w:trHeight w:val="505"/>
          <w:jc w:val="center"/>
        </w:trPr>
        <w:tc>
          <w:tcPr>
            <w:tcW w:w="420" w:type="dxa"/>
            <w:tcBorders>
              <w:left w:val="single" w:sz="6" w:space="0" w:color="000000"/>
              <w:bottom w:val="single" w:sz="4" w:space="0" w:color="auto"/>
              <w:right w:val="single" w:sz="6" w:space="0" w:color="000000"/>
            </w:tcBorders>
            <w:shd w:val="clear" w:color="auto" w:fill="auto"/>
            <w:vAlign w:val="center"/>
          </w:tcPr>
          <w:p w14:paraId="4F93B678" w14:textId="5DCC9C74" w:rsidR="004F35DD" w:rsidRPr="002E37CC" w:rsidRDefault="004F35DD" w:rsidP="003F16D3">
            <w:pPr>
              <w:jc w:val="center"/>
              <w:rPr>
                <w:rFonts w:ascii="Arial Narrow" w:hAnsi="Arial Narrow" w:cs="Arial"/>
                <w:bCs/>
                <w:sz w:val="22"/>
                <w:szCs w:val="22"/>
              </w:rPr>
            </w:pPr>
          </w:p>
        </w:tc>
        <w:tc>
          <w:tcPr>
            <w:tcW w:w="4512" w:type="dxa"/>
            <w:tcBorders>
              <w:left w:val="single" w:sz="6" w:space="0" w:color="000000"/>
              <w:bottom w:val="single" w:sz="4" w:space="0" w:color="auto"/>
              <w:right w:val="single" w:sz="6" w:space="0" w:color="000000"/>
            </w:tcBorders>
            <w:shd w:val="clear" w:color="auto" w:fill="auto"/>
            <w:vAlign w:val="center"/>
          </w:tcPr>
          <w:p w14:paraId="70CC057D" w14:textId="77777777" w:rsidR="004F35DD" w:rsidRPr="002E37CC" w:rsidRDefault="004F35DD" w:rsidP="003F16D3">
            <w:pPr>
              <w:rPr>
                <w:rFonts w:ascii="Arial Narrow" w:hAnsi="Arial Narrow" w:cs="Arial"/>
                <w:bCs/>
                <w:sz w:val="22"/>
                <w:szCs w:val="22"/>
              </w:rPr>
            </w:pPr>
          </w:p>
        </w:tc>
        <w:tc>
          <w:tcPr>
            <w:tcW w:w="34" w:type="dxa"/>
            <w:tcBorders>
              <w:left w:val="single" w:sz="5" w:space="0" w:color="000000"/>
              <w:bottom w:val="single" w:sz="12" w:space="0" w:color="auto"/>
              <w:right w:val="single" w:sz="5" w:space="0" w:color="000000"/>
            </w:tcBorders>
            <w:shd w:val="clear" w:color="auto" w:fill="auto"/>
            <w:vAlign w:val="center"/>
          </w:tcPr>
          <w:p w14:paraId="5DFB7BD4" w14:textId="77777777" w:rsidR="004F35DD" w:rsidRPr="002E37CC" w:rsidRDefault="004F35DD" w:rsidP="003F16D3">
            <w:pPr>
              <w:jc w:val="center"/>
              <w:rPr>
                <w:rFonts w:ascii="Arial Narrow" w:hAnsi="Arial Narrow" w:cs="Arial"/>
                <w:bCs/>
                <w:sz w:val="22"/>
                <w:szCs w:val="22"/>
              </w:rPr>
            </w:pPr>
          </w:p>
        </w:tc>
        <w:tc>
          <w:tcPr>
            <w:tcW w:w="10479" w:type="dxa"/>
            <w:gridSpan w:val="4"/>
            <w:tcBorders>
              <w:top w:val="dashed" w:sz="4" w:space="0" w:color="auto"/>
              <w:left w:val="single" w:sz="5" w:space="0" w:color="000000"/>
              <w:bottom w:val="dashed" w:sz="4" w:space="0" w:color="auto"/>
              <w:right w:val="single" w:sz="5" w:space="0" w:color="000000"/>
            </w:tcBorders>
            <w:shd w:val="clear" w:color="auto" w:fill="auto"/>
            <w:vAlign w:val="center"/>
          </w:tcPr>
          <w:p w14:paraId="60F5236B" w14:textId="77777777" w:rsidR="004F35DD" w:rsidRPr="002E37CC" w:rsidRDefault="004F35DD" w:rsidP="003F16D3">
            <w:pPr>
              <w:jc w:val="center"/>
              <w:rPr>
                <w:rFonts w:ascii="Arial Narrow" w:hAnsi="Arial Narrow" w:cs="Arial"/>
                <w:bCs/>
                <w:sz w:val="22"/>
                <w:szCs w:val="22"/>
              </w:rPr>
            </w:pPr>
          </w:p>
        </w:tc>
      </w:tr>
      <w:tr w:rsidR="000652F0" w:rsidRPr="002E37CC" w14:paraId="797E5F20" w14:textId="77777777" w:rsidTr="006E3E5D">
        <w:trPr>
          <w:trHeight w:val="505"/>
          <w:jc w:val="center"/>
        </w:trPr>
        <w:tc>
          <w:tcPr>
            <w:tcW w:w="420" w:type="dxa"/>
            <w:tcBorders>
              <w:top w:val="single" w:sz="4" w:space="0" w:color="auto"/>
              <w:left w:val="single" w:sz="6" w:space="0" w:color="000000"/>
              <w:bottom w:val="dotted" w:sz="4" w:space="0" w:color="auto"/>
              <w:right w:val="single" w:sz="6" w:space="0" w:color="000000"/>
            </w:tcBorders>
            <w:vAlign w:val="center"/>
          </w:tcPr>
          <w:p w14:paraId="23C72907" w14:textId="5EE9D95F" w:rsidR="003F16D3" w:rsidRPr="002E37CC" w:rsidRDefault="003F16D3" w:rsidP="003F16D3">
            <w:pPr>
              <w:jc w:val="center"/>
              <w:rPr>
                <w:rFonts w:ascii="Arial Narrow" w:hAnsi="Arial Narrow" w:cs="Arial"/>
                <w:bCs/>
                <w:sz w:val="22"/>
                <w:szCs w:val="22"/>
              </w:rPr>
            </w:pPr>
            <w:r w:rsidRPr="002E37CC">
              <w:rPr>
                <w:rFonts w:ascii="Arial Narrow" w:hAnsi="Arial Narrow" w:cs="Arial"/>
                <w:bCs/>
                <w:sz w:val="22"/>
                <w:szCs w:val="22"/>
              </w:rPr>
              <w:t>1</w:t>
            </w:r>
            <w:r w:rsidR="006E3E5D" w:rsidRPr="002E37CC">
              <w:rPr>
                <w:rFonts w:ascii="Arial Narrow" w:hAnsi="Arial Narrow" w:cs="Arial"/>
                <w:bCs/>
                <w:sz w:val="22"/>
                <w:szCs w:val="22"/>
              </w:rPr>
              <w:t>.1</w:t>
            </w:r>
          </w:p>
        </w:tc>
        <w:tc>
          <w:tcPr>
            <w:tcW w:w="4512" w:type="dxa"/>
            <w:tcBorders>
              <w:top w:val="single" w:sz="4" w:space="0" w:color="auto"/>
              <w:left w:val="single" w:sz="6" w:space="0" w:color="000000"/>
              <w:bottom w:val="dotted" w:sz="4" w:space="0" w:color="auto"/>
              <w:right w:val="single" w:sz="6" w:space="0" w:color="000000"/>
            </w:tcBorders>
            <w:vAlign w:val="center"/>
          </w:tcPr>
          <w:p w14:paraId="2A7DB91A" w14:textId="77777777" w:rsidR="003F16D3" w:rsidRPr="002E37CC" w:rsidRDefault="003F16D3" w:rsidP="003F16D3">
            <w:pPr>
              <w:rPr>
                <w:rFonts w:ascii="Arial Narrow" w:hAnsi="Arial Narrow" w:cs="Arial"/>
                <w:bCs/>
                <w:sz w:val="22"/>
                <w:szCs w:val="22"/>
              </w:rPr>
            </w:pPr>
            <w:r w:rsidRPr="002E37CC">
              <w:rPr>
                <w:rFonts w:ascii="Arial Narrow" w:hAnsi="Arial Narrow" w:cs="Arial"/>
                <w:bCs/>
                <w:sz w:val="22"/>
                <w:szCs w:val="22"/>
              </w:rPr>
              <w:t>Pomoč uporabniku</w:t>
            </w:r>
          </w:p>
        </w:tc>
        <w:tc>
          <w:tcPr>
            <w:tcW w:w="34" w:type="dxa"/>
            <w:tcBorders>
              <w:left w:val="single" w:sz="5" w:space="0" w:color="000000"/>
              <w:bottom w:val="single" w:sz="12" w:space="0" w:color="auto"/>
              <w:right w:val="single" w:sz="5" w:space="0" w:color="000000"/>
            </w:tcBorders>
            <w:vAlign w:val="center"/>
          </w:tcPr>
          <w:p w14:paraId="3432DFD4" w14:textId="77777777" w:rsidR="003F16D3" w:rsidRPr="002E37CC" w:rsidRDefault="003F16D3" w:rsidP="003F16D3">
            <w:pPr>
              <w:jc w:val="center"/>
              <w:rPr>
                <w:rFonts w:ascii="Arial Narrow" w:hAnsi="Arial Narrow" w:cs="Arial"/>
                <w:bCs/>
                <w:sz w:val="22"/>
                <w:szCs w:val="22"/>
              </w:rPr>
            </w:pPr>
          </w:p>
        </w:tc>
        <w:tc>
          <w:tcPr>
            <w:tcW w:w="3257" w:type="dxa"/>
            <w:tcBorders>
              <w:top w:val="dashed" w:sz="4" w:space="0" w:color="auto"/>
              <w:left w:val="single" w:sz="5" w:space="0" w:color="000000"/>
              <w:bottom w:val="dotted" w:sz="4" w:space="0" w:color="auto"/>
              <w:right w:val="single" w:sz="5" w:space="0" w:color="000000"/>
            </w:tcBorders>
            <w:vAlign w:val="center"/>
          </w:tcPr>
          <w:p w14:paraId="1EC1A980" w14:textId="77777777" w:rsidR="003F16D3" w:rsidRPr="002E37CC" w:rsidRDefault="003F16D3" w:rsidP="003F16D3">
            <w:pPr>
              <w:rPr>
                <w:rFonts w:ascii="Arial Narrow" w:hAnsi="Arial Narrow" w:cs="Arial"/>
                <w:bCs/>
                <w:sz w:val="22"/>
                <w:szCs w:val="22"/>
              </w:rPr>
            </w:pPr>
          </w:p>
        </w:tc>
        <w:tc>
          <w:tcPr>
            <w:tcW w:w="4248" w:type="dxa"/>
            <w:tcBorders>
              <w:top w:val="dashed" w:sz="4" w:space="0" w:color="auto"/>
              <w:left w:val="single" w:sz="5" w:space="0" w:color="000000"/>
              <w:bottom w:val="dotted" w:sz="4" w:space="0" w:color="auto"/>
              <w:right w:val="single" w:sz="5" w:space="0" w:color="000000"/>
            </w:tcBorders>
            <w:vAlign w:val="center"/>
          </w:tcPr>
          <w:p w14:paraId="0690530B" w14:textId="77777777" w:rsidR="003F16D3" w:rsidRPr="002E37CC" w:rsidRDefault="003F16D3" w:rsidP="003F16D3">
            <w:pPr>
              <w:rPr>
                <w:rFonts w:ascii="Arial Narrow" w:hAnsi="Arial Narrow" w:cs="Arial"/>
                <w:bCs/>
                <w:sz w:val="22"/>
                <w:szCs w:val="22"/>
              </w:rPr>
            </w:pPr>
          </w:p>
        </w:tc>
        <w:tc>
          <w:tcPr>
            <w:tcW w:w="1886" w:type="dxa"/>
            <w:tcBorders>
              <w:top w:val="dashed" w:sz="4" w:space="0" w:color="auto"/>
              <w:left w:val="single" w:sz="5" w:space="0" w:color="000000"/>
              <w:bottom w:val="dotted" w:sz="4" w:space="0" w:color="auto"/>
              <w:right w:val="single" w:sz="5" w:space="0" w:color="000000"/>
            </w:tcBorders>
            <w:vAlign w:val="center"/>
          </w:tcPr>
          <w:p w14:paraId="69CE81AB" w14:textId="77777777" w:rsidR="003F16D3" w:rsidRPr="002E37CC" w:rsidRDefault="003F16D3" w:rsidP="003F16D3">
            <w:pPr>
              <w:jc w:val="center"/>
              <w:rPr>
                <w:rFonts w:ascii="Arial Narrow" w:hAnsi="Arial Narrow" w:cs="Arial"/>
                <w:bCs/>
                <w:sz w:val="22"/>
                <w:szCs w:val="22"/>
              </w:rPr>
            </w:pPr>
          </w:p>
        </w:tc>
        <w:tc>
          <w:tcPr>
            <w:tcW w:w="1088" w:type="dxa"/>
            <w:tcBorders>
              <w:top w:val="dashed" w:sz="4" w:space="0" w:color="auto"/>
              <w:left w:val="single" w:sz="5" w:space="0" w:color="000000"/>
              <w:bottom w:val="dotted" w:sz="4" w:space="0" w:color="auto"/>
              <w:right w:val="single" w:sz="5" w:space="0" w:color="000000"/>
            </w:tcBorders>
            <w:vAlign w:val="center"/>
          </w:tcPr>
          <w:p w14:paraId="32517190" w14:textId="77777777" w:rsidR="003F16D3" w:rsidRPr="002E37CC" w:rsidRDefault="003F16D3" w:rsidP="003F16D3">
            <w:pPr>
              <w:jc w:val="center"/>
              <w:rPr>
                <w:rFonts w:ascii="Arial Narrow" w:hAnsi="Arial Narrow" w:cs="Arial"/>
                <w:bCs/>
                <w:sz w:val="22"/>
                <w:szCs w:val="22"/>
              </w:rPr>
            </w:pPr>
          </w:p>
        </w:tc>
      </w:tr>
      <w:tr w:rsidR="000652F0" w:rsidRPr="002E37CC" w14:paraId="36AF84B9" w14:textId="77777777" w:rsidTr="00927604">
        <w:trPr>
          <w:trHeight w:val="505"/>
          <w:jc w:val="center"/>
        </w:trPr>
        <w:tc>
          <w:tcPr>
            <w:tcW w:w="420" w:type="dxa"/>
            <w:tcBorders>
              <w:top w:val="dotted" w:sz="4" w:space="0" w:color="auto"/>
              <w:left w:val="single" w:sz="6" w:space="0" w:color="000000"/>
              <w:bottom w:val="dotted" w:sz="4" w:space="0" w:color="auto"/>
              <w:right w:val="single" w:sz="6" w:space="0" w:color="000000"/>
            </w:tcBorders>
            <w:vAlign w:val="center"/>
          </w:tcPr>
          <w:p w14:paraId="00144936" w14:textId="4C450234" w:rsidR="003F16D3" w:rsidRPr="002E37CC" w:rsidRDefault="006E3E5D" w:rsidP="003F16D3">
            <w:pPr>
              <w:jc w:val="center"/>
              <w:rPr>
                <w:rFonts w:ascii="Arial Narrow" w:hAnsi="Arial Narrow" w:cs="Arial"/>
                <w:bCs/>
                <w:sz w:val="22"/>
                <w:szCs w:val="22"/>
              </w:rPr>
            </w:pPr>
            <w:r w:rsidRPr="002E37CC">
              <w:rPr>
                <w:rFonts w:ascii="Arial Narrow" w:hAnsi="Arial Narrow" w:cs="Arial"/>
                <w:bCs/>
                <w:sz w:val="22"/>
                <w:szCs w:val="22"/>
              </w:rPr>
              <w:t>1.</w:t>
            </w:r>
            <w:r w:rsidR="003F16D3" w:rsidRPr="002E37CC">
              <w:rPr>
                <w:rFonts w:ascii="Arial Narrow" w:hAnsi="Arial Narrow" w:cs="Arial"/>
                <w:bCs/>
                <w:sz w:val="22"/>
                <w:szCs w:val="22"/>
              </w:rPr>
              <w:t>2</w:t>
            </w:r>
          </w:p>
        </w:tc>
        <w:tc>
          <w:tcPr>
            <w:tcW w:w="4512" w:type="dxa"/>
            <w:tcBorders>
              <w:top w:val="dotted" w:sz="4" w:space="0" w:color="auto"/>
              <w:left w:val="single" w:sz="6" w:space="0" w:color="000000"/>
              <w:bottom w:val="dotted" w:sz="4" w:space="0" w:color="auto"/>
              <w:right w:val="single" w:sz="6" w:space="0" w:color="000000"/>
            </w:tcBorders>
            <w:vAlign w:val="center"/>
          </w:tcPr>
          <w:p w14:paraId="25495664" w14:textId="77777777" w:rsidR="003F16D3" w:rsidRPr="002E37CC" w:rsidRDefault="00194F93" w:rsidP="003F16D3">
            <w:pPr>
              <w:rPr>
                <w:rFonts w:ascii="Arial Narrow" w:hAnsi="Arial Narrow" w:cs="Arial"/>
                <w:bCs/>
                <w:sz w:val="22"/>
                <w:szCs w:val="22"/>
              </w:rPr>
            </w:pPr>
            <w:r w:rsidRPr="002E37CC">
              <w:rPr>
                <w:rFonts w:ascii="Arial Narrow" w:hAnsi="Arial Narrow" w:cs="Arial"/>
                <w:bCs/>
                <w:sz w:val="22"/>
                <w:szCs w:val="22"/>
              </w:rPr>
              <w:t xml:space="preserve">Telefonsko sporočanje </w:t>
            </w:r>
            <w:r w:rsidR="003F16D3" w:rsidRPr="002E37CC">
              <w:rPr>
                <w:rFonts w:ascii="Arial Narrow" w:hAnsi="Arial Narrow" w:cs="Arial"/>
                <w:bCs/>
                <w:sz w:val="22"/>
                <w:szCs w:val="22"/>
              </w:rPr>
              <w:t>reklamacij</w:t>
            </w:r>
            <w:r w:rsidRPr="002E37CC">
              <w:rPr>
                <w:rFonts w:ascii="Arial Narrow" w:hAnsi="Arial Narrow" w:cs="Arial"/>
                <w:bCs/>
                <w:sz w:val="22"/>
                <w:szCs w:val="22"/>
              </w:rPr>
              <w:t xml:space="preserve"> in napak</w:t>
            </w:r>
          </w:p>
        </w:tc>
        <w:tc>
          <w:tcPr>
            <w:tcW w:w="34" w:type="dxa"/>
            <w:tcBorders>
              <w:left w:val="single" w:sz="5" w:space="0" w:color="000000"/>
              <w:bottom w:val="single" w:sz="12" w:space="0" w:color="auto"/>
              <w:right w:val="single" w:sz="5" w:space="0" w:color="000000"/>
            </w:tcBorders>
            <w:vAlign w:val="center"/>
          </w:tcPr>
          <w:p w14:paraId="0983EF88" w14:textId="77777777" w:rsidR="003F16D3" w:rsidRPr="002E37CC" w:rsidRDefault="003F16D3" w:rsidP="003F16D3">
            <w:pPr>
              <w:jc w:val="center"/>
              <w:rPr>
                <w:rFonts w:ascii="Arial Narrow" w:hAnsi="Arial Narrow" w:cs="Arial"/>
                <w:bCs/>
                <w:sz w:val="22"/>
                <w:szCs w:val="22"/>
              </w:rPr>
            </w:pPr>
          </w:p>
        </w:tc>
        <w:tc>
          <w:tcPr>
            <w:tcW w:w="3257" w:type="dxa"/>
            <w:tcBorders>
              <w:top w:val="dotted" w:sz="4" w:space="0" w:color="auto"/>
              <w:left w:val="single" w:sz="5" w:space="0" w:color="000000"/>
              <w:bottom w:val="dotted" w:sz="4" w:space="0" w:color="auto"/>
              <w:right w:val="single" w:sz="5" w:space="0" w:color="000000"/>
            </w:tcBorders>
            <w:vAlign w:val="center"/>
          </w:tcPr>
          <w:p w14:paraId="2588F42C" w14:textId="77777777" w:rsidR="003F16D3" w:rsidRPr="002E37CC" w:rsidRDefault="003F16D3" w:rsidP="003F16D3">
            <w:pPr>
              <w:rPr>
                <w:rFonts w:ascii="Arial Narrow" w:hAnsi="Arial Narrow" w:cs="Arial"/>
                <w:bCs/>
                <w:sz w:val="22"/>
                <w:szCs w:val="22"/>
              </w:rPr>
            </w:pPr>
          </w:p>
        </w:tc>
        <w:tc>
          <w:tcPr>
            <w:tcW w:w="4248" w:type="dxa"/>
            <w:tcBorders>
              <w:top w:val="dotted" w:sz="4" w:space="0" w:color="auto"/>
              <w:left w:val="single" w:sz="5" w:space="0" w:color="000000"/>
              <w:bottom w:val="dotted" w:sz="4" w:space="0" w:color="auto"/>
              <w:right w:val="single" w:sz="6" w:space="0" w:color="000000"/>
            </w:tcBorders>
            <w:vAlign w:val="center"/>
          </w:tcPr>
          <w:p w14:paraId="120C0591" w14:textId="77777777" w:rsidR="003F16D3" w:rsidRPr="002E37CC" w:rsidRDefault="003F16D3" w:rsidP="003F16D3">
            <w:pPr>
              <w:rPr>
                <w:rFonts w:ascii="Arial Narrow" w:hAnsi="Arial Narrow" w:cs="Arial"/>
                <w:bCs/>
                <w:sz w:val="22"/>
                <w:szCs w:val="22"/>
              </w:rPr>
            </w:pPr>
          </w:p>
        </w:tc>
        <w:tc>
          <w:tcPr>
            <w:tcW w:w="1886" w:type="dxa"/>
            <w:tcBorders>
              <w:top w:val="dotted" w:sz="4" w:space="0" w:color="auto"/>
              <w:left w:val="single" w:sz="6" w:space="0" w:color="000000"/>
              <w:bottom w:val="dotted" w:sz="4" w:space="0" w:color="auto"/>
              <w:right w:val="single" w:sz="6" w:space="0" w:color="000000"/>
            </w:tcBorders>
            <w:vAlign w:val="center"/>
          </w:tcPr>
          <w:p w14:paraId="723E4D63" w14:textId="77777777" w:rsidR="003F16D3" w:rsidRPr="002E37CC" w:rsidRDefault="003F16D3" w:rsidP="003F16D3">
            <w:pPr>
              <w:jc w:val="center"/>
              <w:rPr>
                <w:rFonts w:ascii="Arial Narrow" w:hAnsi="Arial Narrow" w:cs="Arial"/>
                <w:bCs/>
                <w:sz w:val="22"/>
                <w:szCs w:val="22"/>
              </w:rPr>
            </w:pPr>
          </w:p>
        </w:tc>
        <w:tc>
          <w:tcPr>
            <w:tcW w:w="1088" w:type="dxa"/>
            <w:tcBorders>
              <w:top w:val="dotted" w:sz="4" w:space="0" w:color="auto"/>
              <w:left w:val="single" w:sz="6" w:space="0" w:color="000000"/>
              <w:bottom w:val="dotted" w:sz="4" w:space="0" w:color="auto"/>
              <w:right w:val="single" w:sz="6" w:space="0" w:color="000000"/>
            </w:tcBorders>
            <w:vAlign w:val="center"/>
          </w:tcPr>
          <w:p w14:paraId="5B2BB444" w14:textId="77777777" w:rsidR="003F16D3" w:rsidRPr="002E37CC" w:rsidRDefault="003F16D3" w:rsidP="003F16D3">
            <w:pPr>
              <w:jc w:val="center"/>
              <w:rPr>
                <w:rFonts w:ascii="Arial Narrow" w:hAnsi="Arial Narrow" w:cs="Arial"/>
                <w:bCs/>
                <w:sz w:val="22"/>
                <w:szCs w:val="22"/>
              </w:rPr>
            </w:pPr>
          </w:p>
        </w:tc>
      </w:tr>
      <w:tr w:rsidR="000652F0" w:rsidRPr="002E37CC" w14:paraId="466425DF" w14:textId="77777777" w:rsidTr="00927604">
        <w:trPr>
          <w:trHeight w:val="505"/>
          <w:jc w:val="center"/>
        </w:trPr>
        <w:tc>
          <w:tcPr>
            <w:tcW w:w="420" w:type="dxa"/>
            <w:tcBorders>
              <w:top w:val="dotted" w:sz="4" w:space="0" w:color="auto"/>
              <w:left w:val="single" w:sz="6" w:space="0" w:color="000000"/>
              <w:bottom w:val="single" w:sz="12" w:space="0" w:color="auto"/>
              <w:right w:val="single" w:sz="6" w:space="0" w:color="000000"/>
            </w:tcBorders>
            <w:vAlign w:val="center"/>
          </w:tcPr>
          <w:p w14:paraId="068375E4" w14:textId="0E7265ED" w:rsidR="003F16D3" w:rsidRPr="002E37CC" w:rsidRDefault="006E3E5D" w:rsidP="003F16D3">
            <w:pPr>
              <w:jc w:val="center"/>
              <w:rPr>
                <w:rFonts w:ascii="Arial Narrow" w:hAnsi="Arial Narrow" w:cs="Arial"/>
                <w:bCs/>
                <w:sz w:val="22"/>
                <w:szCs w:val="22"/>
              </w:rPr>
            </w:pPr>
            <w:r w:rsidRPr="002E37CC">
              <w:rPr>
                <w:rFonts w:ascii="Arial Narrow" w:hAnsi="Arial Narrow" w:cs="Arial"/>
                <w:bCs/>
                <w:sz w:val="22"/>
                <w:szCs w:val="22"/>
              </w:rPr>
              <w:t>1.</w:t>
            </w:r>
            <w:r w:rsidR="003F16D3" w:rsidRPr="002E37CC">
              <w:rPr>
                <w:rFonts w:ascii="Arial Narrow" w:hAnsi="Arial Narrow" w:cs="Arial"/>
                <w:bCs/>
                <w:sz w:val="22"/>
                <w:szCs w:val="22"/>
              </w:rPr>
              <w:t>3</w:t>
            </w:r>
          </w:p>
        </w:tc>
        <w:tc>
          <w:tcPr>
            <w:tcW w:w="4512" w:type="dxa"/>
            <w:tcBorders>
              <w:top w:val="dotted" w:sz="4" w:space="0" w:color="auto"/>
              <w:left w:val="single" w:sz="6" w:space="0" w:color="000000"/>
              <w:bottom w:val="single" w:sz="12" w:space="0" w:color="auto"/>
              <w:right w:val="single" w:sz="6" w:space="0" w:color="000000"/>
            </w:tcBorders>
            <w:vAlign w:val="center"/>
          </w:tcPr>
          <w:p w14:paraId="7C4E66A5" w14:textId="77777777" w:rsidR="003F16D3" w:rsidRPr="002E37CC" w:rsidRDefault="003F16D3" w:rsidP="003F16D3">
            <w:pPr>
              <w:rPr>
                <w:rFonts w:ascii="Arial Narrow" w:hAnsi="Arial Narrow" w:cs="Arial"/>
                <w:bCs/>
                <w:sz w:val="22"/>
                <w:szCs w:val="22"/>
              </w:rPr>
            </w:pPr>
            <w:r w:rsidRPr="002E37CC">
              <w:rPr>
                <w:rFonts w:ascii="Arial Narrow" w:hAnsi="Arial Narrow" w:cs="Arial"/>
                <w:bCs/>
                <w:sz w:val="22"/>
                <w:szCs w:val="22"/>
              </w:rPr>
              <w:t>Storitve matičnega servisa/serviserja</w:t>
            </w:r>
          </w:p>
        </w:tc>
        <w:tc>
          <w:tcPr>
            <w:tcW w:w="34" w:type="dxa"/>
            <w:tcBorders>
              <w:left w:val="single" w:sz="5" w:space="0" w:color="000000"/>
              <w:bottom w:val="single" w:sz="12" w:space="0" w:color="auto"/>
              <w:right w:val="single" w:sz="5" w:space="0" w:color="000000"/>
            </w:tcBorders>
            <w:vAlign w:val="center"/>
          </w:tcPr>
          <w:p w14:paraId="66C4B855" w14:textId="77777777" w:rsidR="003F16D3" w:rsidRPr="002E37CC" w:rsidRDefault="003F16D3" w:rsidP="003F16D3">
            <w:pPr>
              <w:jc w:val="center"/>
              <w:rPr>
                <w:rFonts w:ascii="Arial Narrow" w:hAnsi="Arial Narrow" w:cs="Arial"/>
                <w:bCs/>
                <w:sz w:val="22"/>
                <w:szCs w:val="22"/>
              </w:rPr>
            </w:pPr>
          </w:p>
        </w:tc>
        <w:tc>
          <w:tcPr>
            <w:tcW w:w="3257" w:type="dxa"/>
            <w:tcBorders>
              <w:top w:val="dotted" w:sz="4" w:space="0" w:color="auto"/>
              <w:left w:val="single" w:sz="5" w:space="0" w:color="000000"/>
              <w:bottom w:val="single" w:sz="12" w:space="0" w:color="auto"/>
              <w:right w:val="single" w:sz="5" w:space="0" w:color="000000"/>
            </w:tcBorders>
            <w:vAlign w:val="center"/>
          </w:tcPr>
          <w:p w14:paraId="23E08067" w14:textId="77777777" w:rsidR="003F16D3" w:rsidRPr="002E37CC" w:rsidRDefault="003F16D3" w:rsidP="003F16D3">
            <w:pPr>
              <w:rPr>
                <w:rFonts w:ascii="Arial Narrow" w:hAnsi="Arial Narrow" w:cs="Arial"/>
                <w:bCs/>
                <w:sz w:val="22"/>
                <w:szCs w:val="22"/>
              </w:rPr>
            </w:pPr>
          </w:p>
        </w:tc>
        <w:tc>
          <w:tcPr>
            <w:tcW w:w="4248" w:type="dxa"/>
            <w:tcBorders>
              <w:top w:val="dotted" w:sz="4" w:space="0" w:color="auto"/>
              <w:left w:val="single" w:sz="5" w:space="0" w:color="000000"/>
              <w:bottom w:val="single" w:sz="12" w:space="0" w:color="auto"/>
              <w:right w:val="single" w:sz="5" w:space="0" w:color="000000"/>
            </w:tcBorders>
            <w:vAlign w:val="center"/>
          </w:tcPr>
          <w:p w14:paraId="76AABBFE" w14:textId="77777777" w:rsidR="003F16D3" w:rsidRPr="002E37CC" w:rsidRDefault="003F16D3" w:rsidP="003F16D3">
            <w:pPr>
              <w:rPr>
                <w:rFonts w:ascii="Arial Narrow" w:hAnsi="Arial Narrow" w:cs="Arial"/>
                <w:bCs/>
                <w:sz w:val="22"/>
                <w:szCs w:val="22"/>
              </w:rPr>
            </w:pPr>
          </w:p>
        </w:tc>
        <w:tc>
          <w:tcPr>
            <w:tcW w:w="1886" w:type="dxa"/>
            <w:tcBorders>
              <w:top w:val="dotted" w:sz="4" w:space="0" w:color="auto"/>
              <w:left w:val="single" w:sz="5" w:space="0" w:color="000000"/>
              <w:bottom w:val="single" w:sz="12" w:space="0" w:color="auto"/>
              <w:right w:val="single" w:sz="5" w:space="0" w:color="000000"/>
            </w:tcBorders>
            <w:vAlign w:val="center"/>
          </w:tcPr>
          <w:p w14:paraId="0EFAF18B" w14:textId="77777777" w:rsidR="003F16D3" w:rsidRPr="002E37CC" w:rsidRDefault="003F16D3" w:rsidP="003F16D3">
            <w:pPr>
              <w:jc w:val="center"/>
              <w:rPr>
                <w:rFonts w:ascii="Arial Narrow" w:hAnsi="Arial Narrow" w:cs="Arial"/>
                <w:bCs/>
                <w:sz w:val="22"/>
                <w:szCs w:val="22"/>
              </w:rPr>
            </w:pPr>
          </w:p>
        </w:tc>
        <w:tc>
          <w:tcPr>
            <w:tcW w:w="1088" w:type="dxa"/>
            <w:tcBorders>
              <w:top w:val="dotted" w:sz="4" w:space="0" w:color="auto"/>
              <w:left w:val="single" w:sz="5" w:space="0" w:color="000000"/>
              <w:bottom w:val="single" w:sz="5" w:space="0" w:color="000000"/>
              <w:right w:val="single" w:sz="5" w:space="0" w:color="000000"/>
            </w:tcBorders>
            <w:vAlign w:val="center"/>
          </w:tcPr>
          <w:p w14:paraId="4C11151F" w14:textId="77777777" w:rsidR="003F16D3" w:rsidRPr="002E37CC" w:rsidRDefault="003F16D3" w:rsidP="003F16D3">
            <w:pPr>
              <w:jc w:val="center"/>
              <w:rPr>
                <w:rFonts w:ascii="Arial Narrow" w:hAnsi="Arial Narrow" w:cs="Arial"/>
                <w:bCs/>
                <w:sz w:val="22"/>
                <w:szCs w:val="22"/>
              </w:rPr>
            </w:pPr>
          </w:p>
        </w:tc>
      </w:tr>
      <w:tr w:rsidR="000652F0" w:rsidRPr="002E37CC" w14:paraId="420EE4DF" w14:textId="77777777" w:rsidTr="003F16D3">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0B0DAD2A" w14:textId="3ABF4C9F" w:rsidR="003F16D3" w:rsidRPr="002E37CC" w:rsidRDefault="006E3E5D" w:rsidP="006E3E5D">
            <w:pPr>
              <w:jc w:val="center"/>
              <w:rPr>
                <w:rFonts w:ascii="Arial Narrow" w:hAnsi="Arial Narrow" w:cs="Arial"/>
                <w:bCs/>
                <w:sz w:val="22"/>
                <w:szCs w:val="22"/>
              </w:rPr>
            </w:pPr>
            <w:r w:rsidRPr="002E37CC">
              <w:rPr>
                <w:rFonts w:ascii="Arial Narrow" w:hAnsi="Arial Narrow" w:cs="Arial"/>
                <w:bCs/>
                <w:sz w:val="22"/>
                <w:szCs w:val="22"/>
              </w:rPr>
              <w:t>2</w:t>
            </w:r>
          </w:p>
        </w:tc>
        <w:tc>
          <w:tcPr>
            <w:tcW w:w="4512" w:type="dxa"/>
            <w:vMerge w:val="restart"/>
            <w:tcBorders>
              <w:top w:val="single" w:sz="12" w:space="0" w:color="auto"/>
              <w:left w:val="single" w:sz="6" w:space="0" w:color="000000"/>
              <w:right w:val="single" w:sz="6" w:space="0" w:color="000000"/>
            </w:tcBorders>
            <w:vAlign w:val="bottom"/>
          </w:tcPr>
          <w:p w14:paraId="26B8CCDF" w14:textId="77777777" w:rsidR="003F16D3" w:rsidRPr="002E37CC" w:rsidRDefault="003F16D3" w:rsidP="003F16D3">
            <w:pPr>
              <w:jc w:val="center"/>
              <w:rPr>
                <w:rFonts w:ascii="Arial Narrow" w:hAnsi="Arial Narrow" w:cs="Arial"/>
                <w:b/>
                <w:bCs/>
                <w:sz w:val="22"/>
                <w:szCs w:val="22"/>
              </w:rPr>
            </w:pPr>
            <w:r w:rsidRPr="002E37CC">
              <w:rPr>
                <w:rFonts w:ascii="Arial Narrow" w:hAnsi="Arial Narrow" w:cs="Arial"/>
                <w:bCs/>
                <w:i/>
                <w:sz w:val="10"/>
                <w:szCs w:val="10"/>
              </w:rPr>
              <w:t>polje za dodatni vpis</w:t>
            </w:r>
          </w:p>
        </w:tc>
        <w:tc>
          <w:tcPr>
            <w:tcW w:w="34" w:type="dxa"/>
            <w:vMerge w:val="restart"/>
            <w:tcBorders>
              <w:top w:val="single" w:sz="12" w:space="0" w:color="auto"/>
              <w:left w:val="single" w:sz="5" w:space="0" w:color="000000"/>
              <w:right w:val="single" w:sz="5" w:space="0" w:color="000000"/>
            </w:tcBorders>
            <w:vAlign w:val="center"/>
          </w:tcPr>
          <w:p w14:paraId="1A984BB9" w14:textId="77777777" w:rsidR="003F16D3" w:rsidRPr="002E37CC" w:rsidRDefault="003F16D3" w:rsidP="003F16D3">
            <w:pPr>
              <w:jc w:val="center"/>
              <w:rPr>
                <w:rFonts w:ascii="Arial Narrow" w:hAnsi="Arial Narrow" w:cs="Arial"/>
                <w:b/>
                <w:bCs/>
                <w:sz w:val="22"/>
                <w:szCs w:val="22"/>
              </w:rPr>
            </w:pPr>
          </w:p>
        </w:tc>
        <w:tc>
          <w:tcPr>
            <w:tcW w:w="10479" w:type="dxa"/>
            <w:gridSpan w:val="4"/>
            <w:tcBorders>
              <w:top w:val="single" w:sz="12" w:space="0" w:color="auto"/>
              <w:left w:val="single" w:sz="5" w:space="0" w:color="000000"/>
              <w:bottom w:val="dashed" w:sz="4" w:space="0" w:color="auto"/>
              <w:right w:val="single" w:sz="5" w:space="0" w:color="000000"/>
            </w:tcBorders>
            <w:vAlign w:val="center"/>
          </w:tcPr>
          <w:p w14:paraId="5F9DC156" w14:textId="77777777" w:rsidR="003F16D3" w:rsidRPr="002E37CC" w:rsidRDefault="003F16D3" w:rsidP="003F16D3">
            <w:pPr>
              <w:rPr>
                <w:rFonts w:ascii="Arial Narrow" w:hAnsi="Arial Narrow" w:cs="Arial"/>
                <w:bCs/>
                <w:sz w:val="22"/>
                <w:szCs w:val="22"/>
              </w:rPr>
            </w:pPr>
          </w:p>
        </w:tc>
      </w:tr>
      <w:tr w:rsidR="000652F0" w:rsidRPr="002E37CC" w14:paraId="11F1E686" w14:textId="77777777" w:rsidTr="003F16D3">
        <w:trPr>
          <w:trHeight w:val="505"/>
          <w:jc w:val="center"/>
        </w:trPr>
        <w:tc>
          <w:tcPr>
            <w:tcW w:w="420" w:type="dxa"/>
            <w:vMerge/>
            <w:tcBorders>
              <w:left w:val="single" w:sz="6" w:space="0" w:color="000000"/>
              <w:bottom w:val="single" w:sz="12" w:space="0" w:color="auto"/>
              <w:right w:val="single" w:sz="6" w:space="0" w:color="000000"/>
            </w:tcBorders>
            <w:vAlign w:val="center"/>
          </w:tcPr>
          <w:p w14:paraId="506F16AD" w14:textId="77777777" w:rsidR="003F16D3" w:rsidRPr="002E37CC" w:rsidRDefault="003F16D3" w:rsidP="003F16D3">
            <w:pPr>
              <w:jc w:val="center"/>
              <w:rPr>
                <w:rFonts w:ascii="Arial Narrow" w:hAnsi="Arial Narrow" w:cs="Arial"/>
                <w:bCs/>
                <w:sz w:val="22"/>
                <w:szCs w:val="22"/>
              </w:rPr>
            </w:pPr>
          </w:p>
        </w:tc>
        <w:tc>
          <w:tcPr>
            <w:tcW w:w="4512" w:type="dxa"/>
            <w:vMerge/>
            <w:tcBorders>
              <w:left w:val="single" w:sz="6" w:space="0" w:color="000000"/>
              <w:bottom w:val="single" w:sz="12" w:space="0" w:color="auto"/>
              <w:right w:val="single" w:sz="6" w:space="0" w:color="000000"/>
            </w:tcBorders>
            <w:vAlign w:val="bottom"/>
          </w:tcPr>
          <w:p w14:paraId="50C5D89E" w14:textId="77777777" w:rsidR="003F16D3" w:rsidRPr="002E37CC" w:rsidRDefault="003F16D3" w:rsidP="003F16D3">
            <w:pPr>
              <w:jc w:val="center"/>
              <w:rPr>
                <w:rFonts w:ascii="Arial Narrow" w:hAnsi="Arial Narrow" w:cs="Arial"/>
                <w:b/>
                <w:bCs/>
                <w:sz w:val="22"/>
                <w:szCs w:val="22"/>
              </w:rPr>
            </w:pPr>
          </w:p>
        </w:tc>
        <w:tc>
          <w:tcPr>
            <w:tcW w:w="34" w:type="dxa"/>
            <w:vMerge/>
            <w:tcBorders>
              <w:left w:val="single" w:sz="5" w:space="0" w:color="000000"/>
              <w:bottom w:val="single" w:sz="12" w:space="0" w:color="auto"/>
              <w:right w:val="single" w:sz="5" w:space="0" w:color="000000"/>
            </w:tcBorders>
            <w:vAlign w:val="center"/>
          </w:tcPr>
          <w:p w14:paraId="51140335" w14:textId="77777777" w:rsidR="003F16D3" w:rsidRPr="002E37CC" w:rsidRDefault="003F16D3" w:rsidP="003F16D3">
            <w:pPr>
              <w:jc w:val="center"/>
              <w:rPr>
                <w:rFonts w:ascii="Arial Narrow" w:hAnsi="Arial Narrow" w:cs="Arial"/>
                <w:bCs/>
                <w:sz w:val="22"/>
                <w:szCs w:val="22"/>
              </w:rPr>
            </w:pPr>
          </w:p>
        </w:tc>
        <w:tc>
          <w:tcPr>
            <w:tcW w:w="3257" w:type="dxa"/>
            <w:tcBorders>
              <w:top w:val="dashed" w:sz="4" w:space="0" w:color="auto"/>
              <w:left w:val="single" w:sz="5" w:space="0" w:color="000000"/>
              <w:bottom w:val="single" w:sz="12" w:space="0" w:color="auto"/>
              <w:right w:val="single" w:sz="5" w:space="0" w:color="000000"/>
            </w:tcBorders>
            <w:vAlign w:val="center"/>
          </w:tcPr>
          <w:p w14:paraId="07CBF1FB" w14:textId="77777777" w:rsidR="003F16D3" w:rsidRPr="002E37CC" w:rsidRDefault="003F16D3" w:rsidP="003F16D3">
            <w:pPr>
              <w:rPr>
                <w:rFonts w:ascii="Arial Narrow" w:hAnsi="Arial Narrow" w:cs="Arial"/>
                <w:bCs/>
                <w:sz w:val="22"/>
                <w:szCs w:val="22"/>
              </w:rPr>
            </w:pPr>
          </w:p>
        </w:tc>
        <w:tc>
          <w:tcPr>
            <w:tcW w:w="4248" w:type="dxa"/>
            <w:tcBorders>
              <w:top w:val="dashed" w:sz="4" w:space="0" w:color="auto"/>
              <w:left w:val="single" w:sz="5" w:space="0" w:color="000000"/>
              <w:bottom w:val="single" w:sz="12" w:space="0" w:color="auto"/>
              <w:right w:val="single" w:sz="5" w:space="0" w:color="000000"/>
            </w:tcBorders>
            <w:vAlign w:val="center"/>
          </w:tcPr>
          <w:p w14:paraId="360EE8F9" w14:textId="77777777" w:rsidR="003F16D3" w:rsidRPr="002E37CC" w:rsidRDefault="003F16D3" w:rsidP="003F16D3">
            <w:pPr>
              <w:rPr>
                <w:rFonts w:ascii="Arial Narrow" w:hAnsi="Arial Narrow" w:cs="Arial"/>
                <w:bCs/>
                <w:sz w:val="22"/>
                <w:szCs w:val="22"/>
              </w:rPr>
            </w:pPr>
          </w:p>
        </w:tc>
        <w:tc>
          <w:tcPr>
            <w:tcW w:w="1886" w:type="dxa"/>
            <w:tcBorders>
              <w:top w:val="dashed" w:sz="4" w:space="0" w:color="auto"/>
              <w:left w:val="single" w:sz="5" w:space="0" w:color="000000"/>
              <w:bottom w:val="single" w:sz="12" w:space="0" w:color="auto"/>
              <w:right w:val="single" w:sz="5" w:space="0" w:color="000000"/>
            </w:tcBorders>
            <w:vAlign w:val="center"/>
          </w:tcPr>
          <w:p w14:paraId="750C7A89" w14:textId="77777777" w:rsidR="003F16D3" w:rsidRPr="002E37CC" w:rsidRDefault="003F16D3" w:rsidP="003F16D3">
            <w:pPr>
              <w:jc w:val="center"/>
              <w:rPr>
                <w:rFonts w:ascii="Arial Narrow" w:hAnsi="Arial Narrow" w:cs="Arial"/>
                <w:bCs/>
                <w:sz w:val="22"/>
                <w:szCs w:val="22"/>
              </w:rPr>
            </w:pPr>
          </w:p>
        </w:tc>
        <w:tc>
          <w:tcPr>
            <w:tcW w:w="1088" w:type="dxa"/>
            <w:tcBorders>
              <w:top w:val="dashed" w:sz="4" w:space="0" w:color="auto"/>
              <w:left w:val="single" w:sz="5" w:space="0" w:color="000000"/>
              <w:bottom w:val="single" w:sz="12" w:space="0" w:color="auto"/>
              <w:right w:val="single" w:sz="5" w:space="0" w:color="000000"/>
            </w:tcBorders>
            <w:vAlign w:val="center"/>
          </w:tcPr>
          <w:p w14:paraId="7AC5D10D" w14:textId="77777777" w:rsidR="003F16D3" w:rsidRPr="002E37CC" w:rsidRDefault="003F16D3" w:rsidP="003F16D3">
            <w:pPr>
              <w:jc w:val="center"/>
              <w:rPr>
                <w:rFonts w:ascii="Arial Narrow" w:hAnsi="Arial Narrow" w:cs="Arial"/>
                <w:bCs/>
                <w:sz w:val="22"/>
                <w:szCs w:val="22"/>
              </w:rPr>
            </w:pPr>
          </w:p>
        </w:tc>
      </w:tr>
      <w:tr w:rsidR="000652F0" w:rsidRPr="002E37CC" w14:paraId="46E76C29" w14:textId="77777777" w:rsidTr="003F16D3">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3723AF5A" w14:textId="241407D5" w:rsidR="003F16D3" w:rsidRPr="002E37CC" w:rsidRDefault="00030970" w:rsidP="00110F59">
            <w:pPr>
              <w:jc w:val="center"/>
              <w:rPr>
                <w:rFonts w:ascii="Arial Narrow" w:hAnsi="Arial Narrow" w:cs="Arial"/>
                <w:bCs/>
                <w:sz w:val="22"/>
                <w:szCs w:val="22"/>
              </w:rPr>
            </w:pPr>
            <w:r w:rsidRPr="002E37CC">
              <w:rPr>
                <w:rFonts w:ascii="Arial Narrow" w:hAnsi="Arial Narrow" w:cs="Arial"/>
                <w:bCs/>
                <w:sz w:val="22"/>
                <w:szCs w:val="22"/>
              </w:rPr>
              <w:t>3</w:t>
            </w:r>
          </w:p>
        </w:tc>
        <w:tc>
          <w:tcPr>
            <w:tcW w:w="4512" w:type="dxa"/>
            <w:vMerge w:val="restart"/>
            <w:tcBorders>
              <w:top w:val="single" w:sz="12" w:space="0" w:color="auto"/>
              <w:left w:val="single" w:sz="6" w:space="0" w:color="000000"/>
              <w:right w:val="single" w:sz="6" w:space="0" w:color="000000"/>
            </w:tcBorders>
            <w:vAlign w:val="bottom"/>
          </w:tcPr>
          <w:p w14:paraId="6F0AD7B3" w14:textId="77777777" w:rsidR="003F16D3" w:rsidRPr="002E37CC" w:rsidRDefault="003F16D3" w:rsidP="003F16D3">
            <w:pPr>
              <w:jc w:val="center"/>
              <w:rPr>
                <w:rFonts w:ascii="Arial Narrow" w:hAnsi="Arial Narrow" w:cs="Arial"/>
                <w:b/>
                <w:bCs/>
                <w:sz w:val="22"/>
                <w:szCs w:val="22"/>
              </w:rPr>
            </w:pPr>
            <w:r w:rsidRPr="002E37CC">
              <w:rPr>
                <w:rFonts w:ascii="Arial Narrow" w:hAnsi="Arial Narrow" w:cs="Arial"/>
                <w:bCs/>
                <w:i/>
                <w:sz w:val="10"/>
                <w:szCs w:val="10"/>
              </w:rPr>
              <w:t>polje za dodatni vpis</w:t>
            </w:r>
          </w:p>
        </w:tc>
        <w:tc>
          <w:tcPr>
            <w:tcW w:w="34" w:type="dxa"/>
            <w:vMerge w:val="restart"/>
            <w:tcBorders>
              <w:top w:val="single" w:sz="12" w:space="0" w:color="auto"/>
              <w:left w:val="single" w:sz="5" w:space="0" w:color="000000"/>
              <w:right w:val="single" w:sz="5" w:space="0" w:color="000000"/>
            </w:tcBorders>
            <w:vAlign w:val="center"/>
          </w:tcPr>
          <w:p w14:paraId="0E01E8B0" w14:textId="77777777" w:rsidR="003F16D3" w:rsidRPr="002E37CC" w:rsidRDefault="003F16D3" w:rsidP="003F16D3">
            <w:pPr>
              <w:jc w:val="center"/>
              <w:rPr>
                <w:rFonts w:ascii="Arial Narrow" w:hAnsi="Arial Narrow" w:cs="Arial"/>
                <w:b/>
                <w:bCs/>
                <w:sz w:val="22"/>
                <w:szCs w:val="22"/>
              </w:rPr>
            </w:pPr>
          </w:p>
        </w:tc>
        <w:tc>
          <w:tcPr>
            <w:tcW w:w="10479" w:type="dxa"/>
            <w:gridSpan w:val="4"/>
            <w:tcBorders>
              <w:top w:val="single" w:sz="12" w:space="0" w:color="auto"/>
              <w:left w:val="single" w:sz="5" w:space="0" w:color="000000"/>
              <w:bottom w:val="dashed" w:sz="4" w:space="0" w:color="auto"/>
              <w:right w:val="single" w:sz="5" w:space="0" w:color="000000"/>
            </w:tcBorders>
            <w:vAlign w:val="center"/>
          </w:tcPr>
          <w:p w14:paraId="7A4868BF" w14:textId="77777777" w:rsidR="003F16D3" w:rsidRPr="002E37CC" w:rsidRDefault="003F16D3" w:rsidP="003F16D3">
            <w:pPr>
              <w:rPr>
                <w:rFonts w:ascii="Arial Narrow" w:hAnsi="Arial Narrow" w:cs="Arial"/>
                <w:bCs/>
                <w:sz w:val="22"/>
                <w:szCs w:val="22"/>
              </w:rPr>
            </w:pPr>
          </w:p>
        </w:tc>
      </w:tr>
      <w:tr w:rsidR="000652F0" w:rsidRPr="002E37CC" w14:paraId="5FA1D3CC" w14:textId="77777777" w:rsidTr="003F16D3">
        <w:trPr>
          <w:trHeight w:val="505"/>
          <w:jc w:val="center"/>
        </w:trPr>
        <w:tc>
          <w:tcPr>
            <w:tcW w:w="420" w:type="dxa"/>
            <w:vMerge/>
            <w:tcBorders>
              <w:left w:val="single" w:sz="6" w:space="0" w:color="000000"/>
              <w:bottom w:val="single" w:sz="12" w:space="0" w:color="auto"/>
              <w:right w:val="single" w:sz="6" w:space="0" w:color="000000"/>
            </w:tcBorders>
            <w:vAlign w:val="center"/>
          </w:tcPr>
          <w:p w14:paraId="372D35A4" w14:textId="77777777" w:rsidR="003F16D3" w:rsidRPr="002E37CC" w:rsidRDefault="003F16D3" w:rsidP="003F16D3">
            <w:pPr>
              <w:jc w:val="center"/>
              <w:rPr>
                <w:rFonts w:ascii="Arial Narrow" w:hAnsi="Arial Narrow" w:cs="Arial"/>
                <w:bCs/>
                <w:sz w:val="22"/>
                <w:szCs w:val="22"/>
              </w:rPr>
            </w:pPr>
          </w:p>
        </w:tc>
        <w:tc>
          <w:tcPr>
            <w:tcW w:w="4512" w:type="dxa"/>
            <w:vMerge/>
            <w:tcBorders>
              <w:left w:val="single" w:sz="6" w:space="0" w:color="000000"/>
              <w:bottom w:val="single" w:sz="12" w:space="0" w:color="auto"/>
              <w:right w:val="single" w:sz="6" w:space="0" w:color="000000"/>
            </w:tcBorders>
            <w:vAlign w:val="bottom"/>
          </w:tcPr>
          <w:p w14:paraId="5C6F98C3" w14:textId="77777777" w:rsidR="003F16D3" w:rsidRPr="002E37CC" w:rsidRDefault="003F16D3" w:rsidP="003F16D3">
            <w:pPr>
              <w:jc w:val="center"/>
              <w:rPr>
                <w:rFonts w:ascii="Arial Narrow" w:hAnsi="Arial Narrow" w:cs="Arial"/>
                <w:b/>
                <w:bCs/>
                <w:sz w:val="22"/>
                <w:szCs w:val="22"/>
              </w:rPr>
            </w:pPr>
          </w:p>
        </w:tc>
        <w:tc>
          <w:tcPr>
            <w:tcW w:w="34" w:type="dxa"/>
            <w:vMerge/>
            <w:tcBorders>
              <w:left w:val="single" w:sz="5" w:space="0" w:color="000000"/>
              <w:bottom w:val="single" w:sz="12" w:space="0" w:color="auto"/>
              <w:right w:val="single" w:sz="5" w:space="0" w:color="000000"/>
            </w:tcBorders>
            <w:vAlign w:val="center"/>
          </w:tcPr>
          <w:p w14:paraId="404455EB" w14:textId="77777777" w:rsidR="003F16D3" w:rsidRPr="002E37CC" w:rsidRDefault="003F16D3" w:rsidP="003F16D3">
            <w:pPr>
              <w:jc w:val="center"/>
              <w:rPr>
                <w:rFonts w:ascii="Arial Narrow" w:hAnsi="Arial Narrow" w:cs="Arial"/>
                <w:bCs/>
                <w:sz w:val="22"/>
                <w:szCs w:val="22"/>
              </w:rPr>
            </w:pPr>
          </w:p>
        </w:tc>
        <w:tc>
          <w:tcPr>
            <w:tcW w:w="3257" w:type="dxa"/>
            <w:tcBorders>
              <w:top w:val="dashed" w:sz="4" w:space="0" w:color="auto"/>
              <w:left w:val="single" w:sz="5" w:space="0" w:color="000000"/>
              <w:bottom w:val="single" w:sz="12" w:space="0" w:color="auto"/>
              <w:right w:val="single" w:sz="5" w:space="0" w:color="000000"/>
            </w:tcBorders>
            <w:vAlign w:val="center"/>
          </w:tcPr>
          <w:p w14:paraId="18A0F37D" w14:textId="77777777" w:rsidR="003F16D3" w:rsidRPr="002E37CC" w:rsidRDefault="003F16D3" w:rsidP="003F16D3">
            <w:pPr>
              <w:rPr>
                <w:rFonts w:ascii="Arial Narrow" w:hAnsi="Arial Narrow" w:cs="Arial"/>
                <w:bCs/>
                <w:sz w:val="22"/>
                <w:szCs w:val="22"/>
              </w:rPr>
            </w:pPr>
          </w:p>
        </w:tc>
        <w:tc>
          <w:tcPr>
            <w:tcW w:w="4248" w:type="dxa"/>
            <w:tcBorders>
              <w:top w:val="dashed" w:sz="4" w:space="0" w:color="auto"/>
              <w:left w:val="single" w:sz="5" w:space="0" w:color="000000"/>
              <w:bottom w:val="single" w:sz="12" w:space="0" w:color="auto"/>
              <w:right w:val="single" w:sz="5" w:space="0" w:color="000000"/>
            </w:tcBorders>
            <w:vAlign w:val="center"/>
          </w:tcPr>
          <w:p w14:paraId="71A9B116" w14:textId="77777777" w:rsidR="003F16D3" w:rsidRPr="002E37CC" w:rsidRDefault="003F16D3" w:rsidP="003F16D3">
            <w:pPr>
              <w:rPr>
                <w:rFonts w:ascii="Arial Narrow" w:hAnsi="Arial Narrow" w:cs="Arial"/>
                <w:bCs/>
                <w:sz w:val="22"/>
                <w:szCs w:val="22"/>
              </w:rPr>
            </w:pPr>
          </w:p>
        </w:tc>
        <w:tc>
          <w:tcPr>
            <w:tcW w:w="1886" w:type="dxa"/>
            <w:tcBorders>
              <w:top w:val="dashed" w:sz="4" w:space="0" w:color="auto"/>
              <w:left w:val="single" w:sz="5" w:space="0" w:color="000000"/>
              <w:bottom w:val="single" w:sz="12" w:space="0" w:color="auto"/>
              <w:right w:val="single" w:sz="5" w:space="0" w:color="000000"/>
            </w:tcBorders>
            <w:vAlign w:val="center"/>
          </w:tcPr>
          <w:p w14:paraId="15FB9F6B" w14:textId="77777777" w:rsidR="003F16D3" w:rsidRPr="002E37CC" w:rsidRDefault="003F16D3" w:rsidP="003F16D3">
            <w:pPr>
              <w:jc w:val="center"/>
              <w:rPr>
                <w:rFonts w:ascii="Arial Narrow" w:hAnsi="Arial Narrow" w:cs="Arial"/>
                <w:bCs/>
                <w:sz w:val="22"/>
                <w:szCs w:val="22"/>
              </w:rPr>
            </w:pPr>
          </w:p>
        </w:tc>
        <w:tc>
          <w:tcPr>
            <w:tcW w:w="1088" w:type="dxa"/>
            <w:tcBorders>
              <w:top w:val="dashed" w:sz="4" w:space="0" w:color="auto"/>
              <w:left w:val="single" w:sz="5" w:space="0" w:color="000000"/>
              <w:bottom w:val="single" w:sz="12" w:space="0" w:color="auto"/>
              <w:right w:val="single" w:sz="5" w:space="0" w:color="000000"/>
            </w:tcBorders>
            <w:vAlign w:val="center"/>
          </w:tcPr>
          <w:p w14:paraId="711F7A40" w14:textId="77777777" w:rsidR="003F16D3" w:rsidRPr="002E37CC" w:rsidRDefault="003F16D3" w:rsidP="003F16D3">
            <w:pPr>
              <w:jc w:val="center"/>
              <w:rPr>
                <w:rFonts w:ascii="Arial Narrow" w:hAnsi="Arial Narrow" w:cs="Arial"/>
                <w:bCs/>
                <w:sz w:val="22"/>
                <w:szCs w:val="22"/>
              </w:rPr>
            </w:pPr>
          </w:p>
        </w:tc>
      </w:tr>
      <w:tr w:rsidR="00030970" w:rsidRPr="002E37CC" w14:paraId="4545DC82" w14:textId="77777777" w:rsidTr="00110F59">
        <w:trPr>
          <w:trHeight w:hRule="exact" w:val="624"/>
          <w:jc w:val="center"/>
        </w:trPr>
        <w:tc>
          <w:tcPr>
            <w:tcW w:w="15445" w:type="dxa"/>
            <w:gridSpan w:val="7"/>
            <w:tcBorders>
              <w:top w:val="single" w:sz="12" w:space="0" w:color="auto"/>
              <w:left w:val="single" w:sz="5" w:space="0" w:color="000000"/>
              <w:bottom w:val="single" w:sz="4" w:space="0" w:color="auto"/>
              <w:right w:val="single" w:sz="5" w:space="0" w:color="000000"/>
            </w:tcBorders>
            <w:vAlign w:val="center"/>
          </w:tcPr>
          <w:p w14:paraId="43022B59" w14:textId="5092E567" w:rsidR="00030970" w:rsidRPr="002E37CC" w:rsidRDefault="0022251B" w:rsidP="00110F59">
            <w:pPr>
              <w:spacing w:line="360" w:lineRule="exact"/>
              <w:jc w:val="both"/>
              <w:rPr>
                <w:rFonts w:ascii="Arial Narrow" w:hAnsi="Arial Narrow"/>
                <w:sz w:val="22"/>
                <w:szCs w:val="22"/>
              </w:rPr>
            </w:pPr>
            <w:r w:rsidRPr="002E37CC">
              <w:rPr>
                <w:rFonts w:ascii="Arial Narrow" w:hAnsi="Arial Narrow"/>
                <w:sz w:val="22"/>
                <w:szCs w:val="22"/>
              </w:rPr>
              <w:t xml:space="preserve">Število servisov na 1. leto: </w:t>
            </w:r>
            <w:r w:rsidRPr="002E37CC">
              <w:rPr>
                <w:rFonts w:ascii="Arial Narrow" w:eastAsia="ArialNarrow" w:hAnsi="Arial Narrow" w:cs="ArialNarrow"/>
                <w:i/>
                <w:sz w:val="22"/>
                <w:szCs w:val="22"/>
              </w:rPr>
              <w:t xml:space="preserve"> </w:t>
            </w:r>
            <w:r w:rsidRPr="002E37CC">
              <w:rPr>
                <w:rFonts w:ascii="Arial Narrow" w:hAnsi="Arial Narrow" w:cs="Calibri"/>
                <w:b/>
                <w:bCs/>
                <w:i/>
                <w:iCs/>
                <w:sz w:val="22"/>
                <w:szCs w:val="22"/>
              </w:rPr>
              <w:fldChar w:fldCharType="begin">
                <w:ffData>
                  <w:name w:val=""/>
                  <w:enabled/>
                  <w:calcOnExit w:val="0"/>
                  <w:textInput>
                    <w:type w:val="number"/>
                    <w:maxLength w:val="4"/>
                  </w:textInput>
                </w:ffData>
              </w:fldChar>
            </w:r>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p>
        </w:tc>
      </w:tr>
      <w:tr w:rsidR="003F16D3" w:rsidRPr="002E37CC" w14:paraId="6963B24A" w14:textId="77777777" w:rsidTr="003F16D3">
        <w:trPr>
          <w:trHeight w:hRule="exact" w:val="1218"/>
          <w:jc w:val="center"/>
        </w:trPr>
        <w:tc>
          <w:tcPr>
            <w:tcW w:w="15445" w:type="dxa"/>
            <w:gridSpan w:val="7"/>
            <w:tcBorders>
              <w:top w:val="single" w:sz="12" w:space="0" w:color="auto"/>
              <w:left w:val="single" w:sz="5" w:space="0" w:color="000000"/>
              <w:bottom w:val="single" w:sz="4" w:space="0" w:color="auto"/>
              <w:right w:val="single" w:sz="5" w:space="0" w:color="000000"/>
            </w:tcBorders>
            <w:vAlign w:val="center"/>
          </w:tcPr>
          <w:p w14:paraId="5E471E56" w14:textId="26DEE9AB" w:rsidR="003F16D3" w:rsidRPr="002E37CC" w:rsidRDefault="003F16D3" w:rsidP="005E45A5">
            <w:pPr>
              <w:spacing w:line="360" w:lineRule="exact"/>
              <w:jc w:val="both"/>
              <w:rPr>
                <w:rFonts w:ascii="Arial Narrow" w:hAnsi="Arial Narrow" w:cs="Arial"/>
                <w:bCs/>
                <w:sz w:val="22"/>
                <w:szCs w:val="22"/>
              </w:rPr>
            </w:pPr>
            <w:r w:rsidRPr="002E37CC">
              <w:rPr>
                <w:rFonts w:ascii="Arial Narrow" w:hAnsi="Arial Narrow"/>
                <w:sz w:val="22"/>
                <w:szCs w:val="22"/>
              </w:rPr>
              <w:t>Matični servis za predelavo/dodelavo</w:t>
            </w:r>
            <w:r w:rsidR="00930930" w:rsidRPr="002E37CC">
              <w:rPr>
                <w:rFonts w:ascii="Arial Narrow" w:hAnsi="Arial Narrow"/>
                <w:sz w:val="22"/>
                <w:szCs w:val="22"/>
              </w:rPr>
              <w:t xml:space="preserve"> in opremljanje OV</w:t>
            </w:r>
            <w:r w:rsidRPr="002E37CC">
              <w:rPr>
                <w:rFonts w:ascii="Arial Narrow" w:hAnsi="Arial Narrow"/>
                <w:sz w:val="22"/>
                <w:szCs w:val="22"/>
              </w:rPr>
              <w:t xml:space="preserve"> v </w:t>
            </w:r>
            <w:r w:rsidR="00930930" w:rsidRPr="002E37CC">
              <w:rPr>
                <w:rFonts w:ascii="Arial Narrow" w:hAnsi="Arial Narrow"/>
                <w:sz w:val="22"/>
                <w:szCs w:val="22"/>
              </w:rPr>
              <w:t xml:space="preserve">RV </w:t>
            </w:r>
            <w:r w:rsidRPr="002E37CC">
              <w:rPr>
                <w:rFonts w:ascii="Arial Narrow" w:hAnsi="Arial Narrow"/>
                <w:sz w:val="22"/>
                <w:szCs w:val="22"/>
              </w:rPr>
              <w:t xml:space="preserve">(kakovost vgrajenih materialov in izvedenih del vključno z vso v </w:t>
            </w:r>
            <w:r w:rsidR="005E45A5" w:rsidRPr="002E37CC">
              <w:rPr>
                <w:rFonts w:ascii="Arial Narrow" w:hAnsi="Arial Narrow"/>
                <w:sz w:val="22"/>
                <w:szCs w:val="22"/>
              </w:rPr>
              <w:t xml:space="preserve">RV </w:t>
            </w:r>
            <w:r w:rsidRPr="002E37CC">
              <w:rPr>
                <w:rFonts w:ascii="Arial Narrow" w:hAnsi="Arial Narrow"/>
                <w:sz w:val="22"/>
                <w:szCs w:val="22"/>
              </w:rPr>
              <w:t>trdno vgrajeno medicinsko in nemedicinsko opremo in napravami) je zagotovljen pri izvajalcu ____</w:t>
            </w:r>
            <w:r w:rsidR="00930930" w:rsidRPr="002E37CC">
              <w:rPr>
                <w:rFonts w:ascii="Arial Narrow" w:hAnsi="Arial Narrow"/>
                <w:sz w:val="22"/>
                <w:szCs w:val="22"/>
              </w:rPr>
              <w:t>___________________________________________</w:t>
            </w:r>
            <w:r w:rsidRPr="002E37CC">
              <w:rPr>
                <w:rFonts w:ascii="Arial Narrow" w:hAnsi="Arial Narrow"/>
                <w:sz w:val="22"/>
                <w:szCs w:val="22"/>
              </w:rPr>
              <w:t>_______________________________________________________________, na naslovu ________________________________________________________________________.</w:t>
            </w:r>
          </w:p>
        </w:tc>
      </w:tr>
    </w:tbl>
    <w:p w14:paraId="75E65C62" w14:textId="77777777" w:rsidR="00030970" w:rsidRPr="002E37CC" w:rsidRDefault="00030970" w:rsidP="006E3E5D">
      <w:pPr>
        <w:rPr>
          <w:rFonts w:ascii="Arial Narrow" w:hAnsi="Arial Narrow"/>
        </w:rPr>
      </w:pPr>
    </w:p>
    <w:p w14:paraId="2BF7112B" w14:textId="77777777" w:rsidR="003F16D3" w:rsidRPr="002E37CC" w:rsidRDefault="003F16D3" w:rsidP="00110F59">
      <w:pPr>
        <w:rPr>
          <w:rFonts w:ascii="Arial Narrow" w:hAnsi="Arial Narrow"/>
        </w:rPr>
      </w:pPr>
    </w:p>
    <w:p w14:paraId="36B1F8EB" w14:textId="77777777" w:rsidR="00110F59" w:rsidRPr="002E37CC" w:rsidRDefault="00110F59" w:rsidP="00110F59">
      <w:pPr>
        <w:rPr>
          <w:rFonts w:ascii="Arial Narrow" w:hAnsi="Arial Narrow"/>
        </w:rPr>
      </w:pPr>
    </w:p>
    <w:p w14:paraId="30BA6974" w14:textId="64A71906" w:rsidR="003F16D3" w:rsidRPr="002E37CC" w:rsidRDefault="003F16D3" w:rsidP="003F16D3">
      <w:pPr>
        <w:rPr>
          <w:rFonts w:ascii="Arial Narrow" w:hAnsi="Arial Narrow"/>
        </w:rPr>
      </w:pPr>
      <w:r w:rsidRPr="002E37CC">
        <w:rPr>
          <w:rFonts w:ascii="Arial Narrow" w:hAnsi="Arial Narrow"/>
        </w:rPr>
        <w:t>Izdano v: ____________________, dne _______________</w:t>
      </w:r>
    </w:p>
    <w:p w14:paraId="564545AA" w14:textId="08616DE5" w:rsidR="003F16D3" w:rsidRPr="002E37CC" w:rsidRDefault="003F16D3" w:rsidP="003B742D">
      <w:pPr>
        <w:sectPr w:rsidR="003F16D3" w:rsidRPr="002E37CC" w:rsidSect="003F16D3">
          <w:pgSz w:w="16838" w:h="11906" w:orient="landscape" w:code="9"/>
          <w:pgMar w:top="1134" w:right="851" w:bottom="851" w:left="851" w:header="851" w:footer="454" w:gutter="0"/>
          <w:cols w:space="708"/>
          <w:titlePg/>
          <w:docGrid w:linePitch="360"/>
        </w:sectPr>
      </w:pPr>
      <w:r w:rsidRPr="002E37CC">
        <w:rPr>
          <w:rFonts w:ascii="Arial Narrow" w:hAnsi="Arial Narrow"/>
          <w:sz w:val="18"/>
          <w:szCs w:val="18"/>
        </w:rPr>
        <w:t xml:space="preserve">                                                                                                                                                                                                   </w:t>
      </w:r>
      <w:r w:rsidRPr="002E37CC">
        <w:rPr>
          <w:rFonts w:ascii="Arial Narrow" w:hAnsi="Arial Narrow"/>
          <w:sz w:val="20"/>
          <w:szCs w:val="20"/>
        </w:rPr>
        <w:t>žig in podpis pooblaščene osebe ponudnika</w:t>
      </w:r>
    </w:p>
    <w:tbl>
      <w:tblPr>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6"/>
      </w:tblGrid>
      <w:tr w:rsidR="004701DC" w:rsidRPr="002E37CC" w14:paraId="05C41B97" w14:textId="77777777" w:rsidTr="00D268A7">
        <w:trPr>
          <w:trHeight w:hRule="exact" w:val="430"/>
        </w:trPr>
        <w:tc>
          <w:tcPr>
            <w:tcW w:w="9072" w:type="dxa"/>
            <w:vAlign w:val="center"/>
          </w:tcPr>
          <w:p w14:paraId="3A8E724F" w14:textId="5D2C1A49" w:rsidR="004701DC" w:rsidRPr="002E37CC" w:rsidRDefault="004701DC" w:rsidP="00D268A7">
            <w:pPr>
              <w:rPr>
                <w:rFonts w:ascii="Arial Narrow" w:hAnsi="Arial Narrow"/>
                <w:b/>
                <w:sz w:val="22"/>
                <w:szCs w:val="22"/>
              </w:rPr>
            </w:pPr>
            <w:r w:rsidRPr="002E37CC">
              <w:rPr>
                <w:rFonts w:ascii="Arial Narrow" w:hAnsi="Arial Narrow"/>
                <w:b/>
                <w:sz w:val="22"/>
                <w:szCs w:val="22"/>
              </w:rPr>
              <w:lastRenderedPageBreak/>
              <w:t xml:space="preserve">PRILOGA </w:t>
            </w:r>
            <w:r w:rsidR="00D62604" w:rsidRPr="002E37CC">
              <w:rPr>
                <w:rFonts w:ascii="Arial Narrow" w:hAnsi="Arial Narrow"/>
                <w:b/>
                <w:sz w:val="22"/>
                <w:szCs w:val="22"/>
              </w:rPr>
              <w:t>3</w:t>
            </w:r>
          </w:p>
        </w:tc>
      </w:tr>
      <w:tr w:rsidR="00CE4A5A" w:rsidRPr="002E37CC" w14:paraId="50E80391" w14:textId="77777777" w:rsidTr="00D268A7">
        <w:trPr>
          <w:trHeight w:hRule="exact" w:val="567"/>
        </w:trPr>
        <w:tc>
          <w:tcPr>
            <w:tcW w:w="9072" w:type="dxa"/>
            <w:vAlign w:val="center"/>
          </w:tcPr>
          <w:p w14:paraId="571161F6" w14:textId="0209035E" w:rsidR="00CE4A5A" w:rsidRPr="002E37CC" w:rsidRDefault="00CE4A5A" w:rsidP="00D268A7">
            <w:pPr>
              <w:rPr>
                <w:rFonts w:ascii="Arial Narrow" w:hAnsi="Arial Narrow"/>
                <w:b/>
                <w:sz w:val="22"/>
                <w:szCs w:val="22"/>
              </w:rPr>
            </w:pPr>
            <w:r w:rsidRPr="002E37CC">
              <w:rPr>
                <w:rFonts w:ascii="Arial Narrow" w:hAnsi="Arial Narrow"/>
                <w:b/>
                <w:sz w:val="22"/>
                <w:szCs w:val="22"/>
              </w:rPr>
              <w:t>IZJAVA ZA PREDELAVO/DODELAVO in OPREMLJANJE</w:t>
            </w:r>
          </w:p>
        </w:tc>
      </w:tr>
    </w:tbl>
    <w:p w14:paraId="4F632FFE" w14:textId="77777777" w:rsidR="004701DC" w:rsidRPr="002E37CC" w:rsidRDefault="004701DC" w:rsidP="004701DC">
      <w:pPr>
        <w:ind w:right="126"/>
        <w:jc w:val="both"/>
        <w:rPr>
          <w:rFonts w:ascii="Arial Narrow" w:hAnsi="Arial Narrow"/>
        </w:rPr>
      </w:pPr>
    </w:p>
    <w:p w14:paraId="2B350FB2" w14:textId="77777777" w:rsidR="004701DC" w:rsidRPr="002E37CC" w:rsidRDefault="004701DC" w:rsidP="004701DC">
      <w:pPr>
        <w:jc w:val="both"/>
        <w:rPr>
          <w:rFonts w:ascii="Arial Narrow" w:hAnsi="Arial Narrow"/>
        </w:rPr>
      </w:pPr>
    </w:p>
    <w:p w14:paraId="2DA7F323" w14:textId="77777777" w:rsidR="004701DC" w:rsidRPr="002E37CC" w:rsidRDefault="004701DC" w:rsidP="004701DC">
      <w:pPr>
        <w:jc w:val="both"/>
        <w:rPr>
          <w:rFonts w:ascii="Arial Narrow" w:hAnsi="Arial Narrow"/>
        </w:rPr>
      </w:pPr>
      <w:r w:rsidRPr="002E37CC">
        <w:rPr>
          <w:rFonts w:ascii="Arial Narrow" w:hAnsi="Arial Narrow"/>
          <w:b/>
        </w:rPr>
        <w:t>Naziv in naslov:</w:t>
      </w:r>
      <w:r w:rsidRPr="002E37CC">
        <w:rPr>
          <w:rFonts w:ascii="Arial Narrow" w:hAnsi="Arial Narrow"/>
        </w:rPr>
        <w:t xml:space="preserve"> ______________________________________________________________________</w:t>
      </w:r>
    </w:p>
    <w:p w14:paraId="1F274688" w14:textId="77777777" w:rsidR="004701DC" w:rsidRPr="002E37CC" w:rsidRDefault="004701DC" w:rsidP="004701DC">
      <w:pPr>
        <w:rPr>
          <w:rFonts w:ascii="Arial Narrow" w:hAnsi="Arial Narrow"/>
          <w:sz w:val="18"/>
          <w:szCs w:val="18"/>
        </w:rPr>
      </w:pPr>
      <w:r w:rsidRPr="002E37CC">
        <w:rPr>
          <w:rFonts w:ascii="Arial Narrow" w:hAnsi="Arial Narrow"/>
          <w:sz w:val="18"/>
          <w:szCs w:val="18"/>
        </w:rPr>
        <w:t xml:space="preserve">                                                                                      (</w:t>
      </w:r>
      <w:r w:rsidRPr="002E37CC">
        <w:rPr>
          <w:rFonts w:ascii="Arial Narrow" w:eastAsia="ArialNarrow" w:hAnsi="Arial Narrow" w:cs="Arial"/>
          <w:sz w:val="18"/>
          <w:szCs w:val="18"/>
        </w:rPr>
        <w:t>predelovalec/dodelovalec/opremljevalec RV)</w:t>
      </w:r>
    </w:p>
    <w:p w14:paraId="40C98774" w14:textId="77777777" w:rsidR="004701DC" w:rsidRPr="002E37CC" w:rsidRDefault="004701DC" w:rsidP="004701DC">
      <w:pPr>
        <w:ind w:right="126"/>
        <w:jc w:val="both"/>
        <w:rPr>
          <w:rFonts w:ascii="Arial Narrow" w:hAnsi="Arial Narrow"/>
        </w:rPr>
      </w:pPr>
    </w:p>
    <w:p w14:paraId="0E5E41E3" w14:textId="77777777" w:rsidR="004701DC" w:rsidRPr="002E37CC" w:rsidRDefault="004701DC" w:rsidP="004701DC">
      <w:pPr>
        <w:rPr>
          <w:rFonts w:ascii="Arial Narrow" w:hAnsi="Arial Narrow" w:cs="Calibri"/>
          <w:bCs/>
          <w:iCs/>
        </w:rPr>
      </w:pPr>
      <w:r w:rsidRPr="002E37CC">
        <w:rPr>
          <w:rFonts w:ascii="Arial Narrow" w:eastAsia="ArialNarrow" w:hAnsi="Arial Narrow" w:cs="Arial"/>
        </w:rPr>
        <w:t xml:space="preserve">Številka javnega naročila (JN), na katero se izjava nanaša: </w:t>
      </w:r>
      <w:r w:rsidRPr="002E37CC">
        <w:rPr>
          <w:rFonts w:ascii="Arial Narrow" w:hAnsi="Arial Narrow" w:cs="Calibri"/>
          <w:b/>
          <w:bCs/>
          <w:iCs/>
        </w:rPr>
        <w:fldChar w:fldCharType="begin">
          <w:ffData>
            <w:name w:val=""/>
            <w:enabled/>
            <w:calcOnExit w:val="0"/>
            <w:textInput>
              <w:type w:val="number"/>
              <w:maxLength w:val="4"/>
            </w:textInput>
          </w:ffData>
        </w:fldChar>
      </w:r>
      <w:r w:rsidRPr="002E37CC">
        <w:rPr>
          <w:rFonts w:ascii="Arial Narrow" w:hAnsi="Arial Narrow" w:cs="Calibri"/>
          <w:b/>
          <w:bCs/>
          <w:iCs/>
        </w:rPr>
        <w:instrText xml:space="preserve"> FORMTEXT </w:instrText>
      </w:r>
      <w:r w:rsidRPr="002E37CC">
        <w:rPr>
          <w:rFonts w:ascii="Arial Narrow" w:hAnsi="Arial Narrow" w:cs="Calibri"/>
          <w:b/>
          <w:bCs/>
          <w:iCs/>
        </w:rPr>
      </w:r>
      <w:r w:rsidRPr="002E37CC">
        <w:rPr>
          <w:rFonts w:ascii="Arial Narrow" w:hAnsi="Arial Narrow" w:cs="Calibri"/>
          <w:b/>
          <w:bCs/>
          <w:iCs/>
        </w:rPr>
        <w:fldChar w:fldCharType="separate"/>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rPr>
        <w:fldChar w:fldCharType="end"/>
      </w:r>
    </w:p>
    <w:p w14:paraId="511265A6" w14:textId="77777777" w:rsidR="004701DC" w:rsidRPr="002E37CC" w:rsidRDefault="004701DC" w:rsidP="004701DC">
      <w:pPr>
        <w:ind w:right="126"/>
        <w:jc w:val="both"/>
        <w:rPr>
          <w:rFonts w:ascii="Arial Narrow" w:hAnsi="Arial Narr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652F0" w:rsidRPr="002E37CC" w14:paraId="2A1468B7" w14:textId="77777777" w:rsidTr="00E460B6">
        <w:trPr>
          <w:trHeight w:hRule="exact" w:val="624"/>
          <w:jc w:val="center"/>
        </w:trPr>
        <w:tc>
          <w:tcPr>
            <w:tcW w:w="9104" w:type="dxa"/>
            <w:tcMar>
              <w:top w:w="85" w:type="dxa"/>
              <w:left w:w="85" w:type="dxa"/>
              <w:bottom w:w="85" w:type="dxa"/>
              <w:right w:w="85" w:type="dxa"/>
            </w:tcMar>
            <w:vAlign w:val="center"/>
          </w:tcPr>
          <w:p w14:paraId="49D27662" w14:textId="77777777" w:rsidR="004701DC" w:rsidRPr="002E37CC" w:rsidRDefault="004701DC" w:rsidP="00F77FA6">
            <w:pPr>
              <w:jc w:val="center"/>
              <w:rPr>
                <w:rFonts w:ascii="Arial Narrow" w:hAnsi="Arial Narrow" w:cs="Arial"/>
                <w:b/>
                <w:sz w:val="32"/>
                <w:szCs w:val="32"/>
              </w:rPr>
            </w:pPr>
            <w:r w:rsidRPr="002E37CC">
              <w:rPr>
                <w:rFonts w:ascii="Arial Narrow" w:hAnsi="Arial Narrow" w:cs="Arial"/>
                <w:b/>
                <w:sz w:val="32"/>
                <w:szCs w:val="32"/>
              </w:rPr>
              <w:t>I Z J A V A</w:t>
            </w:r>
          </w:p>
        </w:tc>
      </w:tr>
      <w:tr w:rsidR="000652F0" w:rsidRPr="002E37CC" w14:paraId="5FD7FDF3" w14:textId="77777777" w:rsidTr="008D1327">
        <w:trPr>
          <w:trHeight w:val="3969"/>
          <w:jc w:val="center"/>
        </w:trPr>
        <w:tc>
          <w:tcPr>
            <w:tcW w:w="9104" w:type="dxa"/>
            <w:tcBorders>
              <w:bottom w:val="single" w:sz="4" w:space="0" w:color="auto"/>
            </w:tcBorders>
          </w:tcPr>
          <w:p w14:paraId="253439BD" w14:textId="47CBCE11" w:rsidR="004701DC" w:rsidRPr="002E37CC" w:rsidRDefault="004701DC" w:rsidP="007D0E84">
            <w:pPr>
              <w:spacing w:before="120"/>
              <w:jc w:val="both"/>
              <w:rPr>
                <w:rFonts w:ascii="Arial Narrow" w:eastAsia="ArialNarrow" w:hAnsi="Arial Narrow" w:cs="Arial"/>
                <w:sz w:val="22"/>
                <w:szCs w:val="22"/>
              </w:rPr>
            </w:pPr>
            <w:r w:rsidRPr="002E37CC">
              <w:rPr>
                <w:rFonts w:ascii="Arial Narrow" w:eastAsia="ArialNarrow" w:hAnsi="Arial Narrow" w:cs="Arial"/>
                <w:b/>
                <w:sz w:val="22"/>
                <w:szCs w:val="22"/>
              </w:rPr>
              <w:t xml:space="preserve">[1] </w:t>
            </w:r>
            <w:r w:rsidRPr="002E37CC">
              <w:rPr>
                <w:rFonts w:ascii="Arial Narrow" w:hAnsi="Arial Narrow" w:cs="Arial"/>
                <w:sz w:val="22"/>
                <w:szCs w:val="22"/>
              </w:rPr>
              <w:t>Zavestno, pod kazensko in materialno odgovornostjo izjavljamo, da je ponujeno oz. bo dobavljeno reševalno vozilo</w:t>
            </w:r>
            <w:r w:rsidR="007D6ADC" w:rsidRPr="002E37CC">
              <w:rPr>
                <w:rFonts w:ascii="Arial Narrow" w:hAnsi="Arial Narrow" w:cs="Arial"/>
                <w:sz w:val="22"/>
                <w:szCs w:val="22"/>
              </w:rPr>
              <w:t xml:space="preserve"> (v nadaljevanju RV)</w:t>
            </w:r>
            <w:r w:rsidRPr="002E37CC">
              <w:rPr>
                <w:rFonts w:ascii="Arial Narrow" w:hAnsi="Arial Narrow" w:cs="Arial"/>
                <w:sz w:val="22"/>
                <w:szCs w:val="22"/>
              </w:rPr>
              <w:t xml:space="preserve">, </w:t>
            </w:r>
            <w:r w:rsidRPr="002E37CC">
              <w:rPr>
                <w:rFonts w:ascii="Arial Narrow" w:eastAsia="ArialNarrow" w:hAnsi="Arial Narrow" w:cs="Arial"/>
                <w:sz w:val="22"/>
                <w:szCs w:val="22"/>
              </w:rPr>
              <w:t xml:space="preserve">v zahtevah, opredeljenih v STK predmetnega JN, razen v zahtevah, ki jih je naročnik posebej ali drugače opredelil, </w:t>
            </w:r>
            <w:r w:rsidRPr="002E37CC">
              <w:rPr>
                <w:rFonts w:ascii="Arial Narrow" w:hAnsi="Arial Narrow" w:cs="Arial"/>
                <w:sz w:val="22"/>
                <w:szCs w:val="22"/>
              </w:rPr>
              <w:t xml:space="preserve">varnostno in tehnično izdelano in preverjeno po </w:t>
            </w:r>
            <w:r w:rsidRPr="002E37CC">
              <w:rPr>
                <w:rFonts w:ascii="Arial Narrow" w:hAnsi="Arial Narrow" w:cs="Arial"/>
                <w:i/>
                <w:sz w:val="22"/>
                <w:szCs w:val="22"/>
              </w:rPr>
              <w:t>standardu EN 1789</w:t>
            </w:r>
            <w:r w:rsidRPr="002E37CC">
              <w:rPr>
                <w:rFonts w:ascii="Arial Narrow" w:hAnsi="Arial Narrow" w:cs="Arial"/>
                <w:sz w:val="22"/>
                <w:szCs w:val="22"/>
              </w:rPr>
              <w:t xml:space="preserve"> ter drugimi, s strani naročnika podanimi zahtevami, sama izdelava pa je/bo skladna in najmanj enakovredna z </w:t>
            </w:r>
            <w:r w:rsidRPr="002E37CC">
              <w:rPr>
                <w:rFonts w:ascii="Arial Narrow" w:eastAsia="ArialNarrow" w:hAnsi="Arial Narrow" w:cs="Arial"/>
                <w:sz w:val="22"/>
                <w:szCs w:val="22"/>
              </w:rPr>
              <w:t>vzorčnimi (testnimi) primerki, podvrženim varnostno tehničnemu preskušanju ali kontroliranju, na katere se oz. se bodo nanašala pridobljena dokazila (certifikati, poročila) o USPEŠNO opravljenem preskušanju ali kontroliranju oz. druge listine za dokazovanje USPEŠNO opravljenega preskušanja ali kontroliranja.</w:t>
            </w:r>
          </w:p>
          <w:p w14:paraId="5F97DC67" w14:textId="77777777" w:rsidR="004701DC" w:rsidRPr="002E37CC" w:rsidRDefault="004701DC" w:rsidP="004701DC">
            <w:pPr>
              <w:jc w:val="both"/>
              <w:rPr>
                <w:rFonts w:ascii="Arial Narrow" w:eastAsia="ArialNarrow" w:hAnsi="Arial Narrow" w:cs="Arial"/>
                <w:sz w:val="16"/>
                <w:szCs w:val="16"/>
              </w:rPr>
            </w:pPr>
          </w:p>
          <w:p w14:paraId="5FEF45F7" w14:textId="77777777" w:rsidR="004701DC" w:rsidRPr="002E37CC" w:rsidRDefault="004701DC" w:rsidP="004701DC">
            <w:pPr>
              <w:jc w:val="both"/>
              <w:rPr>
                <w:rFonts w:ascii="Arial Narrow" w:eastAsia="ArialNarrow" w:hAnsi="Arial Narrow" w:cs="Arial"/>
                <w:sz w:val="22"/>
                <w:szCs w:val="22"/>
              </w:rPr>
            </w:pPr>
            <w:r w:rsidRPr="002E37CC">
              <w:rPr>
                <w:rFonts w:ascii="Arial Narrow" w:eastAsia="ArialNarrow" w:hAnsi="Arial Narrow" w:cs="Arial"/>
                <w:b/>
                <w:sz w:val="22"/>
                <w:szCs w:val="22"/>
              </w:rPr>
              <w:t xml:space="preserve">[2] </w:t>
            </w:r>
            <w:r w:rsidRPr="002E37CC">
              <w:rPr>
                <w:rFonts w:ascii="Arial Narrow" w:eastAsia="ArialNarrow" w:hAnsi="Arial Narrow" w:cs="Arial"/>
                <w:sz w:val="22"/>
                <w:szCs w:val="22"/>
              </w:rPr>
              <w:t xml:space="preserve">Za z zahtevami </w:t>
            </w:r>
            <w:r w:rsidRPr="002E37CC">
              <w:rPr>
                <w:rFonts w:ascii="Arial Narrow" w:hAnsi="Arial Narrow" w:cs="Arial"/>
                <w:i/>
                <w:sz w:val="22"/>
                <w:szCs w:val="22"/>
              </w:rPr>
              <w:t>standarda EN 1789</w:t>
            </w:r>
            <w:r w:rsidRPr="002E37CC">
              <w:rPr>
                <w:rFonts w:ascii="Arial Narrow" w:hAnsi="Arial Narrow" w:cs="Arial"/>
                <w:sz w:val="22"/>
                <w:szCs w:val="22"/>
              </w:rPr>
              <w:t xml:space="preserve"> in s strani naročnika posebej ali drugače opredeljene zahteve, </w:t>
            </w:r>
            <w:r w:rsidRPr="002E37CC">
              <w:rPr>
                <w:rFonts w:ascii="Arial Narrow" w:eastAsia="ArialNarrow" w:hAnsi="Arial Narrow" w:cs="Arial"/>
                <w:sz w:val="22"/>
                <w:szCs w:val="22"/>
              </w:rPr>
              <w:t xml:space="preserve">USPEŠNO opravljena preskušanja ali kontroliranja, imamo pridobljena oz. bomo pridobili pisna dokazila, izdana od, skladno z zahtevami naročnika akreditiranih ali pooblaščenih izdajateljev oz. izvajalcev preskušanj ali kontrol. </w:t>
            </w:r>
          </w:p>
          <w:p w14:paraId="795BF9CE" w14:textId="77777777" w:rsidR="004701DC" w:rsidRPr="002E37CC" w:rsidRDefault="004701DC" w:rsidP="004701DC">
            <w:pPr>
              <w:jc w:val="both"/>
              <w:rPr>
                <w:rFonts w:ascii="Arial Narrow" w:eastAsia="ArialNarrow" w:hAnsi="Arial Narrow" w:cs="Arial"/>
                <w:sz w:val="16"/>
                <w:szCs w:val="16"/>
              </w:rPr>
            </w:pPr>
          </w:p>
          <w:p w14:paraId="588B5550" w14:textId="77777777" w:rsidR="004701DC" w:rsidRPr="002E37CC" w:rsidRDefault="004701DC" w:rsidP="004701DC">
            <w:pPr>
              <w:jc w:val="both"/>
              <w:rPr>
                <w:rFonts w:ascii="Arial Narrow" w:eastAsia="ArialNarrow" w:hAnsi="Arial Narrow" w:cs="Arial"/>
                <w:sz w:val="22"/>
                <w:szCs w:val="22"/>
              </w:rPr>
            </w:pPr>
            <w:r w:rsidRPr="002E37CC">
              <w:rPr>
                <w:rFonts w:ascii="Arial Narrow" w:eastAsia="ArialNarrow" w:hAnsi="Arial Narrow" w:cs="Arial"/>
                <w:b/>
                <w:sz w:val="22"/>
                <w:szCs w:val="22"/>
              </w:rPr>
              <w:t>[3]</w:t>
            </w:r>
            <w:r w:rsidRPr="002E37CC">
              <w:rPr>
                <w:rFonts w:ascii="Arial Narrow" w:eastAsia="ArialNarrow" w:hAnsi="Arial Narrow" w:cs="Arial"/>
                <w:sz w:val="22"/>
                <w:szCs w:val="22"/>
              </w:rPr>
              <w:t xml:space="preserve"> Vsa dokazila so/bodo na zahtevo naročnika dostopna v pisni obliki najkasneje do dne primopredaje vozila naročniku.</w:t>
            </w:r>
          </w:p>
          <w:p w14:paraId="7454B31A" w14:textId="77777777" w:rsidR="004701DC" w:rsidRPr="002E37CC" w:rsidRDefault="004701DC" w:rsidP="004701DC">
            <w:pPr>
              <w:jc w:val="both"/>
              <w:rPr>
                <w:rFonts w:ascii="Arial Narrow" w:hAnsi="Arial Narrow" w:cs="Arial"/>
                <w:sz w:val="16"/>
                <w:szCs w:val="16"/>
              </w:rPr>
            </w:pPr>
          </w:p>
          <w:p w14:paraId="5EDD0364" w14:textId="1441AA08" w:rsidR="004701DC" w:rsidRPr="002E37CC" w:rsidRDefault="004701DC" w:rsidP="00E40940">
            <w:pPr>
              <w:spacing w:after="120"/>
              <w:jc w:val="both"/>
              <w:rPr>
                <w:rFonts w:ascii="Arial Narrow" w:hAnsi="Arial Narrow" w:cs="Arial"/>
                <w:sz w:val="22"/>
                <w:szCs w:val="22"/>
              </w:rPr>
            </w:pPr>
            <w:r w:rsidRPr="002E37CC">
              <w:rPr>
                <w:rFonts w:ascii="Arial Narrow" w:eastAsia="ArialNarrow" w:hAnsi="Arial Narrow" w:cs="Arial"/>
                <w:b/>
                <w:sz w:val="22"/>
                <w:szCs w:val="22"/>
              </w:rPr>
              <w:t xml:space="preserve">[4] </w:t>
            </w:r>
            <w:r w:rsidRPr="002E37CC">
              <w:rPr>
                <w:rFonts w:ascii="Arial Narrow" w:hAnsi="Arial Narrow" w:cs="Arial"/>
                <w:sz w:val="22"/>
                <w:szCs w:val="22"/>
              </w:rPr>
              <w:t>Ponu</w:t>
            </w:r>
            <w:r w:rsidR="007D6ADC" w:rsidRPr="002E37CC">
              <w:rPr>
                <w:rFonts w:ascii="Arial Narrow" w:hAnsi="Arial Narrow" w:cs="Arial"/>
                <w:sz w:val="22"/>
                <w:szCs w:val="22"/>
              </w:rPr>
              <w:t>jeno/dobavljeno RV</w:t>
            </w:r>
            <w:r w:rsidRPr="002E37CC">
              <w:rPr>
                <w:rFonts w:ascii="Arial Narrow" w:hAnsi="Arial Narrow" w:cs="Arial"/>
                <w:sz w:val="22"/>
                <w:szCs w:val="22"/>
              </w:rPr>
              <w:t xml:space="preserve"> v celoti zadošča v R. Sloveniji veljavnim predpisom za uporabo v cestnem prometu in za name</w:t>
            </w:r>
            <w:r w:rsidR="007D6ADC" w:rsidRPr="002E37CC">
              <w:rPr>
                <w:rFonts w:ascii="Arial Narrow" w:hAnsi="Arial Narrow" w:cs="Arial"/>
                <w:sz w:val="22"/>
                <w:szCs w:val="22"/>
              </w:rPr>
              <w:t>n RV</w:t>
            </w:r>
            <w:r w:rsidR="00D81B75" w:rsidRPr="002E37CC">
              <w:rPr>
                <w:rFonts w:ascii="Arial Narrow" w:hAnsi="Arial Narrow" w:cs="Arial"/>
                <w:sz w:val="22"/>
                <w:szCs w:val="22"/>
              </w:rPr>
              <w:t xml:space="preserve"> tipa </w:t>
            </w:r>
            <w:r w:rsidR="00CB7B36">
              <w:rPr>
                <w:rFonts w:ascii="Arial Narrow" w:hAnsi="Arial Narrow" w:cs="Arial"/>
                <w:sz w:val="22"/>
                <w:szCs w:val="22"/>
              </w:rPr>
              <w:t xml:space="preserve">B in </w:t>
            </w:r>
            <w:r w:rsidR="00D81B75" w:rsidRPr="002E37CC">
              <w:rPr>
                <w:rFonts w:ascii="Arial Narrow" w:hAnsi="Arial Narrow" w:cs="Arial"/>
                <w:sz w:val="22"/>
                <w:szCs w:val="22"/>
              </w:rPr>
              <w:t>C</w:t>
            </w:r>
            <w:r w:rsidRPr="002E37CC">
              <w:rPr>
                <w:rFonts w:ascii="Arial Narrow" w:hAnsi="Arial Narrow" w:cs="Arial"/>
                <w:sz w:val="22"/>
                <w:szCs w:val="22"/>
              </w:rPr>
              <w:t>.</w:t>
            </w:r>
          </w:p>
        </w:tc>
      </w:tr>
      <w:tr w:rsidR="004701DC" w:rsidRPr="002E37CC" w14:paraId="00F9854F" w14:textId="77777777" w:rsidTr="00CC087F">
        <w:trPr>
          <w:jc w:val="center"/>
        </w:trPr>
        <w:tc>
          <w:tcPr>
            <w:tcW w:w="9104" w:type="dxa"/>
          </w:tcPr>
          <w:p w14:paraId="7C363F52" w14:textId="77777777" w:rsidR="004701DC" w:rsidRPr="002E37CC" w:rsidRDefault="004701DC" w:rsidP="004701DC">
            <w:pPr>
              <w:pBdr>
                <w:top w:val="single" w:sz="4" w:space="1" w:color="auto"/>
              </w:pBdr>
              <w:jc w:val="both"/>
              <w:rPr>
                <w:rFonts w:ascii="Arial Narrow" w:eastAsia="ArialNarrow" w:hAnsi="Arial Narrow" w:cs="Arial"/>
                <w:sz w:val="22"/>
                <w:szCs w:val="22"/>
              </w:rPr>
            </w:pPr>
          </w:p>
          <w:p w14:paraId="48282A25" w14:textId="26CFE26A" w:rsidR="004701DC" w:rsidRPr="002E37CC" w:rsidRDefault="004701DC" w:rsidP="00F673C2">
            <w:pPr>
              <w:numPr>
                <w:ilvl w:val="0"/>
                <w:numId w:val="39"/>
              </w:numPr>
              <w:ind w:left="714" w:hanging="357"/>
              <w:jc w:val="both"/>
              <w:rPr>
                <w:rFonts w:ascii="Arial Narrow" w:eastAsia="Calibri" w:hAnsi="Arial Narrow" w:cs="Arial"/>
                <w:sz w:val="22"/>
                <w:szCs w:val="22"/>
                <w:lang w:eastAsia="en-US"/>
              </w:rPr>
            </w:pPr>
            <w:r w:rsidRPr="002E37CC">
              <w:rPr>
                <w:rFonts w:ascii="Arial Narrow" w:eastAsia="ArialNarrow" w:hAnsi="Arial Narrow" w:cs="Arial"/>
                <w:sz w:val="22"/>
                <w:szCs w:val="22"/>
                <w:lang w:eastAsia="en-US"/>
              </w:rPr>
              <w:t>Predelovalec/</w:t>
            </w:r>
            <w:r w:rsidR="007D6ADC" w:rsidRPr="002E37CC">
              <w:rPr>
                <w:rFonts w:ascii="Arial Narrow" w:eastAsia="ArialNarrow" w:hAnsi="Arial Narrow" w:cs="Arial"/>
                <w:sz w:val="22"/>
                <w:szCs w:val="22"/>
                <w:lang w:eastAsia="en-US"/>
              </w:rPr>
              <w:t>opremljevalec RV</w:t>
            </w:r>
            <w:r w:rsidRPr="002E37CC">
              <w:rPr>
                <w:rFonts w:ascii="Arial Narrow" w:eastAsia="ArialNarrow" w:hAnsi="Arial Narrow" w:cs="Arial"/>
                <w:sz w:val="22"/>
                <w:szCs w:val="22"/>
                <w:lang w:eastAsia="en-US"/>
              </w:rPr>
              <w:t xml:space="preserve">: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r w:rsidRPr="002E37CC">
              <w:rPr>
                <w:rFonts w:ascii="Arial Narrow" w:eastAsia="Calibri" w:hAnsi="Arial Narrow" w:cs="Calibri"/>
                <w:bCs/>
                <w:iCs/>
                <w:sz w:val="22"/>
                <w:szCs w:val="22"/>
                <w:lang w:eastAsia="en-US"/>
              </w:rPr>
              <w:t>.</w:t>
            </w:r>
          </w:p>
          <w:p w14:paraId="47E5A2EF" w14:textId="77777777" w:rsidR="004701DC" w:rsidRPr="002E37CC" w:rsidRDefault="004701DC" w:rsidP="004701DC">
            <w:pPr>
              <w:jc w:val="both"/>
              <w:rPr>
                <w:rFonts w:ascii="Arial Narrow" w:eastAsia="Calibri" w:hAnsi="Arial Narrow" w:cs="Arial"/>
                <w:sz w:val="22"/>
                <w:szCs w:val="22"/>
                <w:lang w:eastAsia="en-US"/>
              </w:rPr>
            </w:pPr>
          </w:p>
          <w:p w14:paraId="4FA88E54" w14:textId="4959C7F2" w:rsidR="004701DC" w:rsidRPr="002E37CC" w:rsidRDefault="004701DC" w:rsidP="00F673C2">
            <w:pPr>
              <w:numPr>
                <w:ilvl w:val="0"/>
                <w:numId w:val="39"/>
              </w:numPr>
              <w:ind w:left="714" w:hanging="357"/>
              <w:jc w:val="both"/>
              <w:rPr>
                <w:rFonts w:ascii="Arial Narrow" w:eastAsia="Calibri" w:hAnsi="Arial Narrow" w:cs="Arial"/>
                <w:sz w:val="22"/>
                <w:szCs w:val="22"/>
                <w:lang w:eastAsia="en-US"/>
              </w:rPr>
            </w:pPr>
            <w:r w:rsidRPr="002E37CC">
              <w:rPr>
                <w:rFonts w:ascii="Arial Narrow" w:eastAsia="ArialNarrow" w:hAnsi="Arial Narrow" w:cs="Arial"/>
                <w:sz w:val="22"/>
                <w:szCs w:val="22"/>
                <w:lang w:eastAsia="en-US"/>
              </w:rPr>
              <w:t>Komercial</w:t>
            </w:r>
            <w:r w:rsidR="007D6ADC" w:rsidRPr="002E37CC">
              <w:rPr>
                <w:rFonts w:ascii="Arial Narrow" w:eastAsia="ArialNarrow" w:hAnsi="Arial Narrow" w:cs="Arial"/>
                <w:sz w:val="22"/>
                <w:szCs w:val="22"/>
                <w:lang w:eastAsia="en-US"/>
              </w:rPr>
              <w:t>no ime/oznaka RV</w:t>
            </w:r>
            <w:r w:rsidRPr="002E37CC">
              <w:rPr>
                <w:rFonts w:ascii="Arial Narrow" w:eastAsia="ArialNarrow" w:hAnsi="Arial Narrow" w:cs="Arial"/>
                <w:sz w:val="22"/>
                <w:szCs w:val="22"/>
                <w:lang w:eastAsia="en-US"/>
              </w:rPr>
              <w:t xml:space="preserve"> (predelave/dodelave):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r w:rsidRPr="002E37CC">
              <w:rPr>
                <w:rFonts w:ascii="Arial Narrow" w:eastAsia="Calibri" w:hAnsi="Arial Narrow" w:cs="Calibri"/>
                <w:bCs/>
                <w:iCs/>
                <w:sz w:val="22"/>
                <w:szCs w:val="22"/>
                <w:lang w:eastAsia="en-US"/>
              </w:rPr>
              <w:t>.</w:t>
            </w:r>
          </w:p>
          <w:p w14:paraId="10690EC0" w14:textId="77777777" w:rsidR="004701DC" w:rsidRPr="002E37CC" w:rsidRDefault="004701DC" w:rsidP="004701DC">
            <w:pPr>
              <w:jc w:val="both"/>
              <w:rPr>
                <w:rFonts w:ascii="Arial Narrow" w:eastAsia="Calibri" w:hAnsi="Arial Narrow" w:cs="Arial"/>
                <w:sz w:val="22"/>
                <w:szCs w:val="22"/>
                <w:lang w:eastAsia="en-US"/>
              </w:rPr>
            </w:pPr>
          </w:p>
          <w:p w14:paraId="2967943F" w14:textId="1C6A404D" w:rsidR="004701DC" w:rsidRPr="002E37CC" w:rsidRDefault="004701DC" w:rsidP="00F673C2">
            <w:pPr>
              <w:numPr>
                <w:ilvl w:val="0"/>
                <w:numId w:val="39"/>
              </w:numPr>
              <w:ind w:left="714" w:hanging="357"/>
              <w:jc w:val="both"/>
              <w:rPr>
                <w:rFonts w:ascii="Arial Narrow" w:eastAsia="Calibri" w:hAnsi="Arial Narrow" w:cs="Arial"/>
                <w:sz w:val="22"/>
                <w:szCs w:val="22"/>
                <w:lang w:eastAsia="en-US"/>
              </w:rPr>
            </w:pPr>
            <w:r w:rsidRPr="002E37CC">
              <w:rPr>
                <w:rFonts w:ascii="Arial Narrow" w:eastAsia="ArialNarrow" w:hAnsi="Arial Narrow" w:cs="Arial"/>
                <w:sz w:val="22"/>
                <w:szCs w:val="22"/>
                <w:lang w:eastAsia="en-US"/>
              </w:rPr>
              <w:t>Število, naročnikom že predan</w:t>
            </w:r>
            <w:r w:rsidR="007D6ADC" w:rsidRPr="002E37CC">
              <w:rPr>
                <w:rFonts w:ascii="Arial Narrow" w:eastAsia="ArialNarrow" w:hAnsi="Arial Narrow" w:cs="Arial"/>
                <w:sz w:val="22"/>
                <w:szCs w:val="22"/>
                <w:lang w:eastAsia="en-US"/>
              </w:rPr>
              <w:t>ih primerljivih RV</w:t>
            </w:r>
            <w:r w:rsidRPr="002E37CC">
              <w:rPr>
                <w:rFonts w:ascii="Arial Narrow" w:eastAsia="ArialNarrow" w:hAnsi="Arial Narrow" w:cs="Arial"/>
                <w:sz w:val="22"/>
                <w:szCs w:val="22"/>
                <w:lang w:eastAsia="en-US"/>
              </w:rPr>
              <w:t>:</w:t>
            </w:r>
            <w:r w:rsidRPr="002E37CC">
              <w:rPr>
                <w:rFonts w:ascii="Arial Narrow" w:eastAsia="Calibri" w:hAnsi="Arial Narrow" w:cs="Calibri"/>
                <w:bCs/>
                <w:iCs/>
                <w:sz w:val="22"/>
                <w:szCs w:val="22"/>
                <w:lang w:eastAsia="en-US"/>
              </w:rPr>
              <w:t xml:space="preserve">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r w:rsidRPr="002E37CC">
              <w:rPr>
                <w:rFonts w:ascii="Arial Narrow" w:eastAsia="Calibri" w:hAnsi="Arial Narrow" w:cs="Calibri"/>
                <w:bCs/>
                <w:iCs/>
                <w:sz w:val="22"/>
                <w:szCs w:val="22"/>
                <w:lang w:eastAsia="en-US"/>
              </w:rPr>
              <w:t>.</w:t>
            </w:r>
          </w:p>
          <w:p w14:paraId="05AF0D15" w14:textId="77777777" w:rsidR="004701DC" w:rsidRPr="002E37CC" w:rsidRDefault="004701DC" w:rsidP="004701DC">
            <w:pPr>
              <w:jc w:val="both"/>
              <w:rPr>
                <w:rFonts w:ascii="Arial Narrow" w:eastAsia="Calibri" w:hAnsi="Arial Narrow" w:cs="Arial"/>
                <w:sz w:val="22"/>
                <w:szCs w:val="22"/>
                <w:lang w:eastAsia="en-US"/>
              </w:rPr>
            </w:pPr>
          </w:p>
          <w:p w14:paraId="27958A17" w14:textId="77777777" w:rsidR="004701DC" w:rsidRPr="002E37CC" w:rsidRDefault="004701DC" w:rsidP="00F673C2">
            <w:pPr>
              <w:numPr>
                <w:ilvl w:val="0"/>
                <w:numId w:val="39"/>
              </w:numPr>
              <w:spacing w:line="360" w:lineRule="auto"/>
              <w:ind w:left="714" w:hanging="357"/>
              <w:jc w:val="both"/>
              <w:rPr>
                <w:rFonts w:ascii="Arial Narrow" w:eastAsia="Calibri" w:hAnsi="Arial Narrow" w:cs="Arial"/>
                <w:sz w:val="22"/>
                <w:szCs w:val="22"/>
                <w:lang w:eastAsia="en-US"/>
              </w:rPr>
            </w:pPr>
            <w:r w:rsidRPr="002E37CC">
              <w:rPr>
                <w:rFonts w:ascii="Arial Narrow" w:eastAsia="ArialNarrow" w:hAnsi="Arial Narrow" w:cs="Arial"/>
                <w:sz w:val="22"/>
                <w:szCs w:val="22"/>
                <w:lang w:eastAsia="en-US"/>
              </w:rPr>
              <w:t xml:space="preserve">Podrobni podatki o uspešno opravljenem preskušanju z zahtevami iz tč. 4.5.9 in 5.4 </w:t>
            </w:r>
            <w:r w:rsidRPr="002E37CC">
              <w:rPr>
                <w:rFonts w:ascii="Arial Narrow" w:eastAsia="ArialNarrow" w:hAnsi="Arial Narrow" w:cs="Arial"/>
                <w:i/>
                <w:sz w:val="22"/>
                <w:szCs w:val="22"/>
                <w:lang w:eastAsia="en-US"/>
              </w:rPr>
              <w:t xml:space="preserve">standarda EN 1789 </w:t>
            </w:r>
            <w:r w:rsidRPr="002E37CC">
              <w:rPr>
                <w:rFonts w:ascii="Arial Narrow" w:eastAsia="ArialNarrow" w:hAnsi="Arial Narrow" w:cs="Arial"/>
                <w:sz w:val="22"/>
                <w:szCs w:val="22"/>
                <w:lang w:eastAsia="en-US"/>
              </w:rPr>
              <w:t>se nahajajo v poročilu o preskušanju* št.</w:t>
            </w:r>
            <w:r w:rsidRPr="002E37CC">
              <w:rPr>
                <w:rFonts w:ascii="Arial Narrow" w:eastAsia="Calibri" w:hAnsi="Arial Narrow" w:cs="Calibri"/>
                <w:b/>
                <w:bCs/>
                <w:iCs/>
                <w:sz w:val="22"/>
                <w:szCs w:val="22"/>
                <w:lang w:eastAsia="en-US"/>
              </w:rPr>
              <w:t xml:space="preserve">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r w:rsidRPr="002E37CC">
              <w:rPr>
                <w:rFonts w:ascii="Arial Narrow" w:eastAsia="Calibri" w:hAnsi="Arial Narrow" w:cs="Calibri"/>
                <w:bCs/>
                <w:iCs/>
                <w:sz w:val="22"/>
                <w:szCs w:val="22"/>
                <w:lang w:eastAsia="en-US"/>
              </w:rPr>
              <w:t xml:space="preserve">, izdanem s strani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r w:rsidRPr="002E37CC">
              <w:rPr>
                <w:rFonts w:ascii="Arial Narrow" w:eastAsia="Calibri" w:hAnsi="Arial Narrow" w:cs="Calibri"/>
                <w:bCs/>
                <w:iCs/>
                <w:sz w:val="22"/>
                <w:szCs w:val="22"/>
                <w:lang w:eastAsia="en-US"/>
              </w:rPr>
              <w:t xml:space="preserve">, dne </w:t>
            </w:r>
            <w:r w:rsidRPr="002E37CC">
              <w:rPr>
                <w:rFonts w:ascii="Arial Narrow" w:eastAsia="Calibri" w:hAnsi="Arial Narrow" w:cs="Calibri"/>
                <w:b/>
                <w:bCs/>
                <w:iCs/>
                <w:sz w:val="22"/>
                <w:szCs w:val="22"/>
                <w:lang w:eastAsia="en-US"/>
              </w:rPr>
              <w:fldChar w:fldCharType="begin">
                <w:ffData>
                  <w:name w:val=""/>
                  <w:enabled/>
                  <w:calcOnExit w:val="0"/>
                  <w:textInput>
                    <w:type w:val="number"/>
                    <w:maxLength w:val="4"/>
                  </w:textInput>
                </w:ffData>
              </w:fldChar>
            </w:r>
            <w:r w:rsidRPr="002E37CC">
              <w:rPr>
                <w:rFonts w:ascii="Arial Narrow" w:eastAsia="Calibri" w:hAnsi="Arial Narrow" w:cs="Calibri"/>
                <w:b/>
                <w:bCs/>
                <w:iCs/>
                <w:sz w:val="22"/>
                <w:szCs w:val="22"/>
                <w:lang w:eastAsia="en-US"/>
              </w:rPr>
              <w:instrText xml:space="preserve"> FORMTEXT </w:instrText>
            </w:r>
            <w:r w:rsidRPr="002E37CC">
              <w:rPr>
                <w:rFonts w:ascii="Arial Narrow" w:eastAsia="Calibri" w:hAnsi="Arial Narrow" w:cs="Calibri"/>
                <w:b/>
                <w:bCs/>
                <w:iCs/>
                <w:sz w:val="22"/>
                <w:szCs w:val="22"/>
                <w:lang w:eastAsia="en-US"/>
              </w:rPr>
            </w:r>
            <w:r w:rsidRPr="002E37CC">
              <w:rPr>
                <w:rFonts w:ascii="Arial Narrow" w:eastAsia="Calibri" w:hAnsi="Arial Narrow" w:cs="Calibri"/>
                <w:b/>
                <w:bCs/>
                <w:iCs/>
                <w:sz w:val="22"/>
                <w:szCs w:val="22"/>
                <w:lang w:eastAsia="en-US"/>
              </w:rPr>
              <w:fldChar w:fldCharType="separate"/>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noProof/>
                <w:sz w:val="22"/>
                <w:szCs w:val="22"/>
                <w:lang w:eastAsia="en-US"/>
              </w:rPr>
              <w:t> </w:t>
            </w:r>
            <w:r w:rsidRPr="002E37CC">
              <w:rPr>
                <w:rFonts w:ascii="Arial Narrow" w:eastAsia="Calibri" w:hAnsi="Arial Narrow" w:cs="Calibri"/>
                <w:b/>
                <w:bCs/>
                <w:iCs/>
                <w:sz w:val="22"/>
                <w:szCs w:val="22"/>
                <w:lang w:eastAsia="en-US"/>
              </w:rPr>
              <w:fldChar w:fldCharType="end"/>
            </w:r>
            <w:r w:rsidRPr="002E37CC">
              <w:rPr>
                <w:rFonts w:ascii="Arial Narrow" w:eastAsia="Calibri" w:hAnsi="Arial Narrow" w:cs="Calibri"/>
                <w:bCs/>
                <w:iCs/>
                <w:sz w:val="22"/>
                <w:szCs w:val="22"/>
                <w:lang w:eastAsia="en-US"/>
              </w:rPr>
              <w:t>.</w:t>
            </w:r>
          </w:p>
          <w:p w14:paraId="2EDF5552" w14:textId="77777777" w:rsidR="004701DC" w:rsidRPr="002E37CC" w:rsidRDefault="004701DC" w:rsidP="004701DC">
            <w:pPr>
              <w:jc w:val="both"/>
              <w:rPr>
                <w:rFonts w:ascii="Arial Narrow" w:eastAsia="Calibri" w:hAnsi="Arial Narrow" w:cs="Arial"/>
                <w:sz w:val="22"/>
                <w:szCs w:val="22"/>
              </w:rPr>
            </w:pPr>
          </w:p>
          <w:p w14:paraId="48D8F0C6" w14:textId="77777777" w:rsidR="004701DC" w:rsidRPr="002E37CC" w:rsidRDefault="004701DC" w:rsidP="004701DC">
            <w:pPr>
              <w:jc w:val="both"/>
              <w:rPr>
                <w:rFonts w:ascii="Arial Narrow" w:eastAsia="Calibri" w:hAnsi="Arial Narrow" w:cs="Arial"/>
                <w:sz w:val="22"/>
                <w:szCs w:val="22"/>
              </w:rPr>
            </w:pPr>
          </w:p>
          <w:p w14:paraId="4599A86E" w14:textId="77777777" w:rsidR="004701DC" w:rsidRPr="002E37CC" w:rsidRDefault="004701DC" w:rsidP="004701DC">
            <w:pPr>
              <w:jc w:val="both"/>
              <w:rPr>
                <w:rFonts w:ascii="Arial Narrow" w:eastAsia="Calibri" w:hAnsi="Arial Narrow" w:cs="Arial"/>
                <w:sz w:val="22"/>
                <w:szCs w:val="22"/>
              </w:rPr>
            </w:pPr>
          </w:p>
          <w:p w14:paraId="32DF6F42" w14:textId="77777777" w:rsidR="004701DC" w:rsidRPr="002E37CC" w:rsidRDefault="004701DC" w:rsidP="004701DC">
            <w:pPr>
              <w:jc w:val="both"/>
              <w:rPr>
                <w:rFonts w:ascii="Arial Narrow" w:eastAsia="Calibri" w:hAnsi="Arial Narrow" w:cs="Arial"/>
                <w:sz w:val="22"/>
                <w:szCs w:val="22"/>
              </w:rPr>
            </w:pPr>
          </w:p>
          <w:p w14:paraId="40BC1503" w14:textId="77777777" w:rsidR="004701DC" w:rsidRPr="002E37CC" w:rsidRDefault="004701DC" w:rsidP="004701DC">
            <w:pPr>
              <w:jc w:val="both"/>
              <w:rPr>
                <w:rFonts w:ascii="Arial Narrow" w:eastAsia="Calibri" w:hAnsi="Arial Narrow" w:cs="Arial"/>
                <w:sz w:val="22"/>
                <w:szCs w:val="22"/>
              </w:rPr>
            </w:pPr>
            <w:r w:rsidRPr="002E37CC">
              <w:rPr>
                <w:rFonts w:ascii="Arial Narrow" w:eastAsia="Calibri" w:hAnsi="Arial Narrow" w:cs="Arial"/>
                <w:sz w:val="22"/>
                <w:szCs w:val="22"/>
              </w:rPr>
              <w:t>Izdano v:</w:t>
            </w:r>
            <w:r w:rsidRPr="002E37CC">
              <w:rPr>
                <w:rFonts w:ascii="Arial Narrow" w:hAnsi="Arial Narrow" w:cs="Calibri"/>
                <w:bCs/>
                <w:iCs/>
                <w:sz w:val="22"/>
                <w:szCs w:val="22"/>
              </w:rPr>
              <w:t xml:space="preserve"> </w:t>
            </w:r>
            <w:r w:rsidRPr="002E37CC">
              <w:rPr>
                <w:rFonts w:ascii="Arial Narrow" w:hAnsi="Arial Narrow" w:cs="Calibri"/>
                <w:b/>
                <w:bCs/>
                <w:iCs/>
                <w:sz w:val="22"/>
                <w:szCs w:val="22"/>
              </w:rPr>
              <w:t>____________________</w:t>
            </w:r>
            <w:r w:rsidRPr="002E37CC">
              <w:rPr>
                <w:rFonts w:ascii="Arial Narrow" w:hAnsi="Arial Narrow" w:cs="Arial"/>
                <w:sz w:val="22"/>
                <w:szCs w:val="22"/>
              </w:rPr>
              <w:t>, dne _______________</w:t>
            </w:r>
          </w:p>
          <w:p w14:paraId="0A7EEC5C" w14:textId="77777777" w:rsidR="004701DC" w:rsidRPr="002E37CC" w:rsidRDefault="004701DC" w:rsidP="004701DC">
            <w:pPr>
              <w:jc w:val="both"/>
              <w:rPr>
                <w:rFonts w:ascii="Arial Narrow" w:eastAsia="Calibri" w:hAnsi="Arial Narrow" w:cs="Arial"/>
                <w:sz w:val="22"/>
                <w:szCs w:val="22"/>
              </w:rPr>
            </w:pPr>
          </w:p>
          <w:p w14:paraId="423E37D9" w14:textId="77777777" w:rsidR="004701DC" w:rsidRPr="002E37CC" w:rsidRDefault="004701DC" w:rsidP="004701DC">
            <w:pPr>
              <w:jc w:val="both"/>
              <w:rPr>
                <w:rFonts w:ascii="Arial Narrow" w:eastAsia="Calibri" w:hAnsi="Arial Narrow" w:cs="Arial"/>
                <w:sz w:val="20"/>
                <w:szCs w:val="20"/>
              </w:rPr>
            </w:pPr>
            <w:r w:rsidRPr="002E37CC">
              <w:rPr>
                <w:rFonts w:ascii="Arial Narrow" w:eastAsia="Calibri" w:hAnsi="Arial Narrow" w:cs="Arial"/>
                <w:sz w:val="20"/>
                <w:szCs w:val="20"/>
              </w:rPr>
              <w:t xml:space="preserve">                                                                                                                                                    žig in podpis</w:t>
            </w:r>
          </w:p>
          <w:p w14:paraId="67F16309" w14:textId="77777777" w:rsidR="004701DC" w:rsidRPr="002E37CC" w:rsidRDefault="004701DC" w:rsidP="004701DC">
            <w:pPr>
              <w:jc w:val="both"/>
              <w:rPr>
                <w:rFonts w:ascii="Arial Narrow" w:eastAsia="Calibri" w:hAnsi="Arial Narrow" w:cs="Arial"/>
                <w:sz w:val="20"/>
                <w:szCs w:val="20"/>
              </w:rPr>
            </w:pPr>
            <w:r w:rsidRPr="002E37CC">
              <w:rPr>
                <w:rFonts w:ascii="Arial Narrow" w:eastAsia="Calibri" w:hAnsi="Arial Narrow" w:cs="Arial"/>
                <w:sz w:val="20"/>
                <w:szCs w:val="20"/>
              </w:rPr>
              <w:t xml:space="preserve">                                                                                                                                    pooblaščene osebe predelovalca /</w:t>
            </w:r>
          </w:p>
          <w:p w14:paraId="32713CFE" w14:textId="77777777" w:rsidR="004701DC" w:rsidRPr="002E37CC" w:rsidRDefault="004701DC" w:rsidP="004701DC">
            <w:pPr>
              <w:jc w:val="both"/>
              <w:rPr>
                <w:rFonts w:ascii="Arial Narrow" w:eastAsia="Calibri" w:hAnsi="Arial Narrow" w:cs="Arial"/>
                <w:sz w:val="20"/>
                <w:szCs w:val="20"/>
              </w:rPr>
            </w:pPr>
            <w:r w:rsidRPr="002E37CC">
              <w:rPr>
                <w:rFonts w:ascii="Arial Narrow" w:hAnsi="Arial Narrow" w:cs="Arial"/>
                <w:b/>
                <w:sz w:val="20"/>
                <w:szCs w:val="20"/>
              </w:rPr>
              <w:t>*</w:t>
            </w:r>
            <w:r w:rsidRPr="002E37CC">
              <w:rPr>
                <w:rFonts w:ascii="Arial Narrow" w:hAnsi="Arial Narrow" w:cs="Arial"/>
                <w:sz w:val="20"/>
                <w:szCs w:val="20"/>
              </w:rPr>
              <w:t xml:space="preserve"> potrebno podati osnovno (vodilno) poročilo o preskušanju                                        </w:t>
            </w:r>
            <w:r w:rsidRPr="002E37CC">
              <w:rPr>
                <w:rFonts w:ascii="Arial Narrow" w:eastAsia="Calibri" w:hAnsi="Arial Narrow" w:cs="Arial"/>
                <w:sz w:val="20"/>
                <w:szCs w:val="20"/>
              </w:rPr>
              <w:t>dodelovalca / opremljevalca RV</w:t>
            </w:r>
          </w:p>
          <w:p w14:paraId="3D3DA541" w14:textId="77777777" w:rsidR="004701DC" w:rsidRPr="002E37CC" w:rsidRDefault="004701DC" w:rsidP="004701DC">
            <w:pPr>
              <w:jc w:val="both"/>
              <w:rPr>
                <w:rFonts w:ascii="Arial Narrow" w:eastAsia="Calibri" w:hAnsi="Arial Narrow" w:cs="Arial"/>
                <w:sz w:val="22"/>
                <w:szCs w:val="22"/>
              </w:rPr>
            </w:pPr>
          </w:p>
        </w:tc>
      </w:tr>
    </w:tbl>
    <w:p w14:paraId="7F7BE13E" w14:textId="77777777" w:rsidR="004701DC" w:rsidRPr="002E37CC" w:rsidRDefault="004701DC" w:rsidP="004701DC"/>
    <w:p w14:paraId="4E7CF48B" w14:textId="77777777" w:rsidR="003D12CA" w:rsidRPr="002E37CC" w:rsidRDefault="003D12CA" w:rsidP="003B742D"/>
    <w:p w14:paraId="109101A0" w14:textId="77777777" w:rsidR="007F49CB" w:rsidRPr="002E37CC" w:rsidRDefault="007F49CB" w:rsidP="003B742D">
      <w:pPr>
        <w:sectPr w:rsidR="007F49CB" w:rsidRPr="002E37CC" w:rsidSect="004701DC">
          <w:pgSz w:w="11906" w:h="16838" w:code="9"/>
          <w:pgMar w:top="1418" w:right="1134" w:bottom="1134" w:left="1418" w:header="851" w:footer="454" w:gutter="0"/>
          <w:cols w:space="708"/>
          <w:titlePg/>
          <w:docGrid w:linePitch="360"/>
        </w:sectPr>
      </w:pPr>
    </w:p>
    <w:tbl>
      <w:tblPr>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6"/>
      </w:tblGrid>
      <w:tr w:rsidR="001270DC" w:rsidRPr="002E37CC" w14:paraId="23AF387F" w14:textId="77777777" w:rsidTr="00D268A7">
        <w:trPr>
          <w:trHeight w:hRule="exact" w:val="425"/>
        </w:trPr>
        <w:tc>
          <w:tcPr>
            <w:tcW w:w="9356" w:type="dxa"/>
            <w:vAlign w:val="center"/>
          </w:tcPr>
          <w:p w14:paraId="0C794741" w14:textId="02628F23" w:rsidR="001270DC" w:rsidRPr="002E37CC" w:rsidRDefault="001270DC" w:rsidP="00D268A7">
            <w:pPr>
              <w:rPr>
                <w:rFonts w:ascii="Arial Narrow" w:hAnsi="Arial Narrow"/>
                <w:b/>
                <w:sz w:val="22"/>
                <w:szCs w:val="22"/>
              </w:rPr>
            </w:pPr>
            <w:r w:rsidRPr="002E37CC">
              <w:rPr>
                <w:rFonts w:ascii="Arial Narrow" w:hAnsi="Arial Narrow"/>
                <w:b/>
                <w:sz w:val="22"/>
                <w:szCs w:val="22"/>
              </w:rPr>
              <w:lastRenderedPageBreak/>
              <w:t xml:space="preserve">PRILOGA </w:t>
            </w:r>
            <w:r w:rsidR="00020264" w:rsidRPr="002E37CC">
              <w:rPr>
                <w:rFonts w:ascii="Arial Narrow" w:hAnsi="Arial Narrow"/>
                <w:b/>
                <w:sz w:val="22"/>
                <w:szCs w:val="22"/>
              </w:rPr>
              <w:t>4</w:t>
            </w:r>
          </w:p>
        </w:tc>
      </w:tr>
      <w:tr w:rsidR="0010432E" w:rsidRPr="002E37CC" w14:paraId="366409F2" w14:textId="77777777" w:rsidTr="00D268A7">
        <w:trPr>
          <w:trHeight w:hRule="exact" w:val="567"/>
        </w:trPr>
        <w:tc>
          <w:tcPr>
            <w:tcW w:w="9356" w:type="dxa"/>
            <w:vAlign w:val="center"/>
          </w:tcPr>
          <w:p w14:paraId="168639CC" w14:textId="38186F6A" w:rsidR="0010432E" w:rsidRPr="002E37CC" w:rsidRDefault="0010432E" w:rsidP="00D268A7">
            <w:pPr>
              <w:rPr>
                <w:rFonts w:ascii="Arial Narrow" w:hAnsi="Arial Narrow"/>
                <w:b/>
                <w:sz w:val="22"/>
                <w:szCs w:val="22"/>
              </w:rPr>
            </w:pPr>
            <w:r w:rsidRPr="002E37CC">
              <w:rPr>
                <w:rFonts w:ascii="Arial Narrow" w:hAnsi="Arial Narrow"/>
                <w:b/>
                <w:sz w:val="22"/>
                <w:szCs w:val="22"/>
              </w:rPr>
              <w:t>IZJAVA GARANCIJA, VZDRŽEVA</w:t>
            </w:r>
            <w:r w:rsidR="00D81B75" w:rsidRPr="002E37CC">
              <w:rPr>
                <w:rFonts w:ascii="Arial Narrow" w:hAnsi="Arial Narrow"/>
                <w:b/>
                <w:sz w:val="22"/>
                <w:szCs w:val="22"/>
              </w:rPr>
              <w:t xml:space="preserve">NJE, SERVISIRANJE in POPRAVILA </w:t>
            </w:r>
            <w:r w:rsidRPr="002E37CC">
              <w:rPr>
                <w:rFonts w:ascii="Arial Narrow" w:hAnsi="Arial Narrow"/>
                <w:b/>
                <w:sz w:val="22"/>
                <w:szCs w:val="22"/>
              </w:rPr>
              <w:t>OPREME ZA TRANSPORT PACIENTOV</w:t>
            </w:r>
          </w:p>
        </w:tc>
      </w:tr>
    </w:tbl>
    <w:p w14:paraId="1417163D" w14:textId="77777777" w:rsidR="001270DC" w:rsidRPr="002E37CC" w:rsidRDefault="001270DC" w:rsidP="001270DC">
      <w:pPr>
        <w:jc w:val="both"/>
        <w:rPr>
          <w:rFonts w:ascii="Arial Narrow" w:hAnsi="Arial Narrow"/>
        </w:rPr>
      </w:pPr>
    </w:p>
    <w:p w14:paraId="54BCDB2E" w14:textId="77777777" w:rsidR="001270DC" w:rsidRPr="002E37CC" w:rsidRDefault="001270DC" w:rsidP="001270DC">
      <w:pPr>
        <w:jc w:val="both"/>
        <w:rPr>
          <w:rFonts w:ascii="Arial Narrow" w:hAnsi="Arial Narrow"/>
        </w:rPr>
      </w:pPr>
    </w:p>
    <w:p w14:paraId="6C315650" w14:textId="77777777" w:rsidR="001270DC" w:rsidRPr="002E37CC" w:rsidRDefault="001270DC" w:rsidP="001270DC">
      <w:pPr>
        <w:jc w:val="both"/>
        <w:rPr>
          <w:rFonts w:ascii="Arial Narrow" w:hAnsi="Arial Narrow"/>
        </w:rPr>
      </w:pPr>
      <w:r w:rsidRPr="002E37CC">
        <w:rPr>
          <w:rFonts w:ascii="Arial Narrow" w:hAnsi="Arial Narrow"/>
          <w:b/>
        </w:rPr>
        <w:t>Naziv in naslov: _______________________________________________________________________</w:t>
      </w:r>
    </w:p>
    <w:p w14:paraId="3BC93CC4" w14:textId="77777777" w:rsidR="001270DC" w:rsidRPr="002E37CC" w:rsidRDefault="001270DC" w:rsidP="001270DC">
      <w:pPr>
        <w:rPr>
          <w:rFonts w:ascii="Arial Narrow" w:hAnsi="Arial Narrow"/>
          <w:sz w:val="18"/>
          <w:szCs w:val="18"/>
        </w:rPr>
      </w:pPr>
      <w:r w:rsidRPr="002E37CC">
        <w:rPr>
          <w:rFonts w:ascii="Arial Narrow" w:hAnsi="Arial Narrow"/>
          <w:sz w:val="18"/>
          <w:szCs w:val="18"/>
        </w:rPr>
        <w:t xml:space="preserve">                                                                                                                 (ponudnik)</w:t>
      </w:r>
    </w:p>
    <w:p w14:paraId="322CEEDD" w14:textId="77777777" w:rsidR="001270DC" w:rsidRPr="002E37CC" w:rsidRDefault="001270DC" w:rsidP="001270DC">
      <w:pPr>
        <w:rPr>
          <w:rFonts w:ascii="Arial Narrow" w:eastAsia="ArialNarrow" w:hAnsi="Arial Narrow" w:cs="Arial"/>
        </w:rPr>
      </w:pPr>
    </w:p>
    <w:p w14:paraId="00D46EF4" w14:textId="77777777" w:rsidR="001270DC" w:rsidRPr="002E37CC" w:rsidRDefault="001270DC" w:rsidP="001270DC">
      <w:pPr>
        <w:rPr>
          <w:rFonts w:ascii="Arial Narrow" w:hAnsi="Arial Narrow" w:cs="Calibri"/>
          <w:bCs/>
          <w:iCs/>
        </w:rPr>
      </w:pPr>
      <w:r w:rsidRPr="002E37CC">
        <w:rPr>
          <w:rFonts w:ascii="Arial Narrow" w:eastAsia="ArialNarrow" w:hAnsi="Arial Narrow" w:cs="Arial"/>
        </w:rPr>
        <w:t xml:space="preserve">Številka javnega naročila (JN), na katero se izjava nanaša: </w:t>
      </w:r>
      <w:r w:rsidRPr="002E37CC">
        <w:rPr>
          <w:rFonts w:ascii="Arial Narrow" w:hAnsi="Arial Narrow" w:cs="Calibri"/>
          <w:b/>
          <w:bCs/>
          <w:iCs/>
        </w:rPr>
        <w:fldChar w:fldCharType="begin">
          <w:ffData>
            <w:name w:val=""/>
            <w:enabled/>
            <w:calcOnExit w:val="0"/>
            <w:textInput>
              <w:type w:val="number"/>
              <w:maxLength w:val="4"/>
            </w:textInput>
          </w:ffData>
        </w:fldChar>
      </w:r>
      <w:r w:rsidRPr="002E37CC">
        <w:rPr>
          <w:rFonts w:ascii="Arial Narrow" w:hAnsi="Arial Narrow" w:cs="Calibri"/>
          <w:b/>
          <w:bCs/>
          <w:iCs/>
        </w:rPr>
        <w:instrText xml:space="preserve"> FORMTEXT </w:instrText>
      </w:r>
      <w:r w:rsidRPr="002E37CC">
        <w:rPr>
          <w:rFonts w:ascii="Arial Narrow" w:hAnsi="Arial Narrow" w:cs="Calibri"/>
          <w:b/>
          <w:bCs/>
          <w:iCs/>
        </w:rPr>
      </w:r>
      <w:r w:rsidRPr="002E37CC">
        <w:rPr>
          <w:rFonts w:ascii="Arial Narrow" w:hAnsi="Arial Narrow" w:cs="Calibri"/>
          <w:b/>
          <w:bCs/>
          <w:iCs/>
        </w:rPr>
        <w:fldChar w:fldCharType="separate"/>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rPr>
        <w:fldChar w:fldCharType="end"/>
      </w:r>
    </w:p>
    <w:p w14:paraId="70B131DF" w14:textId="77777777" w:rsidR="001270DC" w:rsidRPr="002E37CC" w:rsidRDefault="001270DC" w:rsidP="001270DC">
      <w:pPr>
        <w:rPr>
          <w:rFonts w:ascii="Arial Narrow" w:hAnsi="Arial Narrow"/>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1270DC" w:rsidRPr="002E37CC" w14:paraId="3903DFFF" w14:textId="77777777" w:rsidTr="003C027F">
        <w:trPr>
          <w:trHeight w:hRule="exact" w:val="624"/>
        </w:trPr>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58D330CC" w14:textId="77777777" w:rsidR="001270DC" w:rsidRPr="002E37CC" w:rsidRDefault="001270DC" w:rsidP="003C027F">
            <w:pPr>
              <w:spacing w:before="120" w:after="120"/>
              <w:jc w:val="center"/>
              <w:rPr>
                <w:rFonts w:ascii="Arial Narrow" w:hAnsi="Arial Narrow"/>
                <w:bCs/>
              </w:rPr>
            </w:pPr>
            <w:r w:rsidRPr="002E37CC">
              <w:rPr>
                <w:rFonts w:ascii="Arial Narrow" w:hAnsi="Arial Narrow" w:cs="Arial"/>
                <w:b/>
                <w:sz w:val="32"/>
                <w:szCs w:val="32"/>
              </w:rPr>
              <w:t>I Z J A V L J A M O</w:t>
            </w:r>
          </w:p>
        </w:tc>
      </w:tr>
      <w:tr w:rsidR="001270DC" w:rsidRPr="002E37CC" w14:paraId="5FC71302" w14:textId="77777777" w:rsidTr="0072249E">
        <w:trPr>
          <w:trHeight w:val="567"/>
        </w:trPr>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52F316F7" w14:textId="64F0970F" w:rsidR="006D5327" w:rsidRPr="002E37CC" w:rsidRDefault="001270DC" w:rsidP="006D5327">
            <w:pPr>
              <w:jc w:val="both"/>
              <w:rPr>
                <w:rFonts w:ascii="Arial Narrow" w:hAnsi="Arial Narrow"/>
                <w:bCs/>
              </w:rPr>
            </w:pPr>
            <w:r w:rsidRPr="002E37CC">
              <w:rPr>
                <w:rFonts w:ascii="Arial Narrow" w:hAnsi="Arial Narrow" w:cs="ArialNarrow,Bold"/>
                <w:b/>
                <w:bCs/>
                <w:sz w:val="22"/>
                <w:szCs w:val="22"/>
              </w:rPr>
              <w:t>[1]</w:t>
            </w:r>
            <w:r w:rsidRPr="002E37CC">
              <w:rPr>
                <w:rFonts w:ascii="Arial Narrow" w:hAnsi="Arial Narrow" w:cs="ArialNarrow,Bold"/>
                <w:bCs/>
                <w:sz w:val="22"/>
                <w:szCs w:val="22"/>
              </w:rPr>
              <w:t xml:space="preserve"> D</w:t>
            </w:r>
            <w:r w:rsidRPr="002E37CC">
              <w:rPr>
                <w:rFonts w:ascii="Arial Narrow" w:hAnsi="Arial Narrow"/>
                <w:sz w:val="22"/>
                <w:szCs w:val="22"/>
              </w:rPr>
              <w:t>a bo, po predmetnem JN dobavljena oprema za transport pacientov (v nadaljevanju OTP) nova in nerabljena; oprema predstavlja najnovejši model oz. izvedbo, ki vključuje zadnje spremembe in izboljšave v konstrukciji in materialih.</w:t>
            </w:r>
          </w:p>
          <w:p w14:paraId="56784A4B" w14:textId="055CC4B5" w:rsidR="001270DC" w:rsidRPr="002E37CC" w:rsidRDefault="001270DC" w:rsidP="0093608E">
            <w:pPr>
              <w:spacing w:before="120"/>
              <w:jc w:val="both"/>
              <w:rPr>
                <w:rFonts w:ascii="Arial Narrow" w:hAnsi="Arial Narrow"/>
                <w:bCs/>
              </w:rPr>
            </w:pPr>
            <w:r w:rsidRPr="002E37CC">
              <w:rPr>
                <w:rFonts w:ascii="Arial Narrow" w:hAnsi="Arial Narrow" w:cs="ArialNarrow,Bold"/>
                <w:bCs/>
                <w:sz w:val="22"/>
                <w:szCs w:val="22"/>
              </w:rPr>
              <w:t xml:space="preserve">[1a] </w:t>
            </w:r>
            <w:r w:rsidRPr="002E37CC">
              <w:rPr>
                <w:rFonts w:ascii="Arial Narrow" w:hAnsi="Arial Narrow" w:cs="Arial"/>
                <w:sz w:val="22"/>
                <w:szCs w:val="22"/>
              </w:rPr>
              <w:t>Zagotavljamo tudi, da oprema nima napak ali pomanjkljivosti, ki bi izhajale iz konstrukcije, uporabljenih materialov ali iz kakršnekoli napake ali opustitve na strani ponudnika/dobavitelja; garantiramo, da oprema nima stvarnih napak.</w:t>
            </w:r>
          </w:p>
        </w:tc>
      </w:tr>
      <w:tr w:rsidR="001270DC" w:rsidRPr="002E37CC" w14:paraId="52ED8E0A" w14:textId="77777777" w:rsidTr="0072249E">
        <w:trPr>
          <w:trHeight w:val="567"/>
        </w:trPr>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733125EA" w14:textId="61D85488" w:rsidR="001270DC" w:rsidRPr="002E37CC" w:rsidRDefault="001270DC" w:rsidP="001270DC">
            <w:pPr>
              <w:autoSpaceDE w:val="0"/>
              <w:autoSpaceDN w:val="0"/>
              <w:adjustRightInd w:val="0"/>
              <w:jc w:val="both"/>
              <w:rPr>
                <w:rFonts w:ascii="Arial Narrow" w:eastAsia="ArialNarrow" w:hAnsi="Arial Narrow" w:cs="ArialNarrow"/>
                <w:sz w:val="22"/>
                <w:szCs w:val="22"/>
              </w:rPr>
            </w:pPr>
            <w:r w:rsidRPr="002E37CC">
              <w:rPr>
                <w:rFonts w:ascii="Arial Narrow" w:hAnsi="Arial Narrow" w:cs="ArialNarrow,Bold"/>
                <w:b/>
                <w:bCs/>
                <w:sz w:val="22"/>
                <w:szCs w:val="22"/>
              </w:rPr>
              <w:t>[2]</w:t>
            </w:r>
            <w:r w:rsidRPr="002E37CC">
              <w:rPr>
                <w:rFonts w:ascii="Arial Narrow" w:hAnsi="Arial Narrow" w:cs="ArialNarrow,Bold"/>
                <w:bCs/>
                <w:sz w:val="22"/>
                <w:szCs w:val="22"/>
              </w:rPr>
              <w:t xml:space="preserve"> D</w:t>
            </w:r>
            <w:r w:rsidRPr="002E37CC">
              <w:rPr>
                <w:rFonts w:ascii="Arial Narrow" w:hAnsi="Arial Narrow" w:cs="Arial"/>
                <w:sz w:val="22"/>
                <w:szCs w:val="22"/>
              </w:rPr>
              <w:t xml:space="preserve">a </w:t>
            </w:r>
            <w:r w:rsidR="00127B81" w:rsidRPr="002E37CC">
              <w:rPr>
                <w:rFonts w:ascii="Arial Narrow" w:hAnsi="Arial Narrow" w:cs="Arial"/>
                <w:sz w:val="22"/>
                <w:szCs w:val="22"/>
              </w:rPr>
              <w:t xml:space="preserve">je garancijski rok za </w:t>
            </w:r>
            <w:r w:rsidR="00F71490" w:rsidRPr="002E37CC">
              <w:rPr>
                <w:rFonts w:ascii="Arial Narrow" w:hAnsi="Arial Narrow" w:cs="Arial"/>
                <w:sz w:val="22"/>
                <w:szCs w:val="22"/>
              </w:rPr>
              <w:t xml:space="preserve">opremo za transport pacientov </w:t>
            </w:r>
            <w:r w:rsidRPr="002E37CC">
              <w:rPr>
                <w:rFonts w:ascii="Arial Narrow" w:hAnsi="Arial Narrow" w:cs="Arial"/>
                <w:sz w:val="22"/>
                <w:szCs w:val="22"/>
              </w:rPr>
              <w:t xml:space="preserve">najmanj </w:t>
            </w:r>
            <w:r w:rsidRPr="002E37CC">
              <w:rPr>
                <w:rFonts w:ascii="Arial Narrow" w:hAnsi="Arial Narrow" w:cs="Arial"/>
                <w:b/>
                <w:sz w:val="22"/>
                <w:szCs w:val="22"/>
              </w:rPr>
              <w:t>24 mesecev</w:t>
            </w:r>
            <w:r w:rsidRPr="002E37CC">
              <w:rPr>
                <w:rFonts w:ascii="Arial Narrow" w:hAnsi="Arial Narrow" w:cs="Arial"/>
                <w:sz w:val="22"/>
                <w:szCs w:val="22"/>
              </w:rPr>
              <w:t xml:space="preserve"> – garancijski rok v nobenem primeru ne sme biti krajši od, s strani proizvajalca opreme podanega garancijskega roka. </w:t>
            </w:r>
          </w:p>
          <w:p w14:paraId="3F887B51" w14:textId="77777777" w:rsidR="001270DC" w:rsidRPr="002E37CC" w:rsidRDefault="001270DC" w:rsidP="0093608E">
            <w:pPr>
              <w:spacing w:before="120"/>
              <w:jc w:val="both"/>
              <w:rPr>
                <w:rFonts w:ascii="Arial Narrow" w:hAnsi="Arial Narrow" w:cs="Arial"/>
                <w:sz w:val="22"/>
                <w:szCs w:val="22"/>
              </w:rPr>
            </w:pPr>
            <w:r w:rsidRPr="002E37CC">
              <w:rPr>
                <w:rFonts w:ascii="Arial Narrow" w:hAnsi="Arial Narrow" w:cs="ArialNarrow,Bold"/>
                <w:bCs/>
                <w:sz w:val="22"/>
                <w:szCs w:val="22"/>
              </w:rPr>
              <w:t xml:space="preserve">[2a] </w:t>
            </w:r>
            <w:r w:rsidRPr="002E37CC">
              <w:rPr>
                <w:rFonts w:ascii="Arial Narrow" w:hAnsi="Arial Narrow" w:cs="Arial"/>
                <w:sz w:val="22"/>
                <w:szCs w:val="22"/>
              </w:rPr>
              <w:t xml:space="preserve">Garancijski rok začne teči z dnem prevzema opreme – podpisa primopredajnega zapisnika. </w:t>
            </w:r>
          </w:p>
          <w:p w14:paraId="13237934" w14:textId="4D03132C" w:rsidR="001270DC" w:rsidRPr="002E37CC" w:rsidRDefault="001270DC" w:rsidP="0093608E">
            <w:pPr>
              <w:autoSpaceDE w:val="0"/>
              <w:autoSpaceDN w:val="0"/>
              <w:adjustRightInd w:val="0"/>
              <w:spacing w:before="120"/>
              <w:jc w:val="both"/>
              <w:rPr>
                <w:rFonts w:ascii="Arial Narrow" w:hAnsi="Arial Narrow"/>
                <w:sz w:val="22"/>
                <w:szCs w:val="22"/>
              </w:rPr>
            </w:pPr>
            <w:r w:rsidRPr="002E37CC">
              <w:rPr>
                <w:rFonts w:ascii="Arial Narrow" w:eastAsia="ArialNarrow" w:hAnsi="Arial Narrow" w:cs="ArialNarrow"/>
                <w:sz w:val="22"/>
                <w:szCs w:val="22"/>
              </w:rPr>
              <w:t xml:space="preserve">[2b] </w:t>
            </w:r>
            <w:r w:rsidR="00127B81" w:rsidRPr="002E37CC">
              <w:rPr>
                <w:rFonts w:ascii="Arial Narrow" w:hAnsi="Arial Narrow" w:cs="Arial"/>
                <w:sz w:val="22"/>
                <w:szCs w:val="22"/>
              </w:rPr>
              <w:t>Garancijska</w:t>
            </w:r>
            <w:r w:rsidRPr="002E37CC">
              <w:rPr>
                <w:rFonts w:ascii="Arial Narrow" w:hAnsi="Arial Narrow" w:cs="Arial"/>
                <w:sz w:val="22"/>
                <w:szCs w:val="22"/>
              </w:rPr>
              <w:t xml:space="preserve"> upravičenja naročnik uveljavlja pri ponudniku/dobavitelju in/ali neposredno na pooblaščenem servisu.</w:t>
            </w:r>
          </w:p>
        </w:tc>
      </w:tr>
      <w:tr w:rsidR="001270DC" w:rsidRPr="002E37CC" w14:paraId="337B24BA" w14:textId="77777777" w:rsidTr="0072249E">
        <w:trPr>
          <w:trHeight w:val="567"/>
        </w:trPr>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7E6F00C7" w14:textId="77777777" w:rsidR="001270DC" w:rsidRPr="002E37CC" w:rsidRDefault="001270DC" w:rsidP="006D5327">
            <w:pPr>
              <w:autoSpaceDE w:val="0"/>
              <w:autoSpaceDN w:val="0"/>
              <w:adjustRightInd w:val="0"/>
              <w:spacing w:after="120"/>
              <w:jc w:val="both"/>
              <w:rPr>
                <w:rFonts w:ascii="Arial Narrow" w:eastAsia="ArialNarrow" w:hAnsi="Arial Narrow" w:cs="ArialNarrow"/>
                <w:sz w:val="22"/>
                <w:szCs w:val="22"/>
              </w:rPr>
            </w:pPr>
            <w:r w:rsidRPr="002E37CC">
              <w:rPr>
                <w:rFonts w:ascii="Arial Narrow" w:eastAsia="ArialNarrow" w:hAnsi="Arial Narrow" w:cs="ArialNarrow"/>
                <w:b/>
                <w:sz w:val="22"/>
                <w:szCs w:val="22"/>
              </w:rPr>
              <w:t>[3]</w:t>
            </w:r>
            <w:r w:rsidRPr="002E37CC">
              <w:rPr>
                <w:rFonts w:ascii="Arial Narrow" w:eastAsia="ArialNarrow" w:hAnsi="Arial Narrow" w:cs="ArialNarrow"/>
                <w:sz w:val="22"/>
                <w:szCs w:val="22"/>
              </w:rPr>
              <w:t xml:space="preserve"> Da v trajanju garancijske dobe, poleg brezplačne odprave napak iz naslova garancijskih upravičenj, zagotavljamo tudi brezplačno preventivno in korektivno vzdrževanje OTP iz STK, tč.:</w:t>
            </w:r>
          </w:p>
          <w:p w14:paraId="3B8C0BDE" w14:textId="7758E1A7" w:rsidR="00D81B75" w:rsidRPr="002E37CC" w:rsidRDefault="00D81B75" w:rsidP="00D81B75">
            <w:pPr>
              <w:numPr>
                <w:ilvl w:val="0"/>
                <w:numId w:val="44"/>
              </w:numPr>
              <w:autoSpaceDE w:val="0"/>
              <w:autoSpaceDN w:val="0"/>
              <w:adjustRightInd w:val="0"/>
              <w:spacing w:before="120"/>
              <w:ind w:left="714" w:hanging="357"/>
              <w:contextualSpacing/>
              <w:jc w:val="both"/>
              <w:rPr>
                <w:rFonts w:ascii="Arial Narrow" w:eastAsia="ArialNarrow" w:hAnsi="Arial Narrow" w:cs="ArialNarrow"/>
                <w:sz w:val="22"/>
                <w:szCs w:val="22"/>
              </w:rPr>
            </w:pPr>
            <w:r w:rsidRPr="002E37CC">
              <w:rPr>
                <w:rFonts w:ascii="Arial Narrow" w:eastAsia="Calibri" w:hAnsi="Arial Narrow" w:cs="Arial"/>
                <w:bCs/>
                <w:sz w:val="22"/>
                <w:szCs w:val="22"/>
                <w:lang w:eastAsia="en-US"/>
              </w:rPr>
              <w:t xml:space="preserve">3.63  MTS </w:t>
            </w:r>
            <w:r w:rsidR="00EE61CC">
              <w:rPr>
                <w:rFonts w:ascii="Arial Narrow" w:eastAsia="Calibri" w:hAnsi="Arial Narrow" w:cs="Arial"/>
                <w:bCs/>
                <w:sz w:val="22"/>
                <w:szCs w:val="22"/>
                <w:lang w:eastAsia="en-US"/>
              </w:rPr>
              <w:t xml:space="preserve">- </w:t>
            </w:r>
            <w:r w:rsidRPr="002E37CC">
              <w:rPr>
                <w:rFonts w:ascii="Arial Narrow" w:eastAsia="Calibri" w:hAnsi="Arial Narrow" w:cs="Arial"/>
                <w:bCs/>
                <w:sz w:val="22"/>
                <w:szCs w:val="22"/>
                <w:lang w:eastAsia="en-US"/>
              </w:rPr>
              <w:t>bolniška nosila s podvozjem,</w:t>
            </w:r>
          </w:p>
          <w:p w14:paraId="15FC7BCA" w14:textId="4782FD0E" w:rsidR="003A52BC" w:rsidRPr="002E37CC" w:rsidRDefault="003A52BC" w:rsidP="00274618">
            <w:pPr>
              <w:autoSpaceDE w:val="0"/>
              <w:autoSpaceDN w:val="0"/>
              <w:adjustRightInd w:val="0"/>
              <w:contextualSpacing/>
              <w:jc w:val="center"/>
              <w:rPr>
                <w:rFonts w:ascii="Arial Narrow" w:eastAsia="ArialNarrow" w:hAnsi="Arial Narrow" w:cs="ArialNarrow"/>
                <w:sz w:val="22"/>
                <w:szCs w:val="22"/>
              </w:rPr>
            </w:pPr>
            <w:r w:rsidRPr="002E37CC">
              <w:rPr>
                <w:rFonts w:ascii="Arial Narrow" w:eastAsia="ArialNarrow" w:hAnsi="Arial Narrow" w:cs="ArialNarrow"/>
                <w:i/>
                <w:sz w:val="22"/>
                <w:szCs w:val="22"/>
              </w:rPr>
              <w:t xml:space="preserve">(s strani proizvajalca/ponudnika podan daljši garancijski rok znaša </w:t>
            </w:r>
            <w:r w:rsidRPr="002E37CC">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r w:rsidRPr="002E37CC">
              <w:rPr>
                <w:rFonts w:ascii="Arial Narrow" w:hAnsi="Arial Narrow" w:cs="Calibri"/>
                <w:b/>
                <w:bCs/>
                <w:i/>
                <w:iCs/>
                <w:sz w:val="22"/>
                <w:szCs w:val="22"/>
              </w:rPr>
              <w:t xml:space="preserve"> mesecev)</w:t>
            </w:r>
          </w:p>
          <w:p w14:paraId="61DD2DDC" w14:textId="34E0F45D" w:rsidR="00D81B75" w:rsidRPr="002E37CC" w:rsidRDefault="00D81B75" w:rsidP="003A52BC">
            <w:pPr>
              <w:numPr>
                <w:ilvl w:val="0"/>
                <w:numId w:val="44"/>
              </w:numPr>
              <w:autoSpaceDE w:val="0"/>
              <w:autoSpaceDN w:val="0"/>
              <w:adjustRightInd w:val="0"/>
              <w:spacing w:before="120"/>
              <w:ind w:left="714" w:hanging="357"/>
              <w:jc w:val="both"/>
              <w:rPr>
                <w:rFonts w:ascii="Arial Narrow" w:eastAsia="ArialNarrow" w:hAnsi="Arial Narrow" w:cs="ArialNarrow"/>
                <w:sz w:val="22"/>
                <w:szCs w:val="22"/>
              </w:rPr>
            </w:pPr>
            <w:r w:rsidRPr="002E37CC">
              <w:rPr>
                <w:rFonts w:ascii="Arial Narrow" w:eastAsia="Calibri" w:hAnsi="Arial Narrow" w:cs="Arial"/>
                <w:bCs/>
                <w:sz w:val="22"/>
                <w:szCs w:val="22"/>
                <w:lang w:eastAsia="en-US"/>
              </w:rPr>
              <w:t xml:space="preserve">3.64  Atestirana, levo desno pomična naprava za sprejem MTS </w:t>
            </w:r>
            <w:r w:rsidR="00EE61CC">
              <w:rPr>
                <w:rFonts w:ascii="Arial Narrow" w:eastAsia="Calibri" w:hAnsi="Arial Narrow" w:cs="Arial"/>
                <w:bCs/>
                <w:sz w:val="22"/>
                <w:szCs w:val="22"/>
                <w:lang w:eastAsia="en-US"/>
              </w:rPr>
              <w:t xml:space="preserve">- </w:t>
            </w:r>
            <w:r w:rsidRPr="002E37CC">
              <w:rPr>
                <w:rFonts w:ascii="Arial Narrow" w:eastAsia="Calibri" w:hAnsi="Arial Narrow" w:cs="Arial"/>
                <w:bCs/>
                <w:sz w:val="22"/>
                <w:szCs w:val="22"/>
                <w:lang w:eastAsia="en-US"/>
              </w:rPr>
              <w:t>bolniška nosila</w:t>
            </w:r>
            <w:r w:rsidR="00DA5167">
              <w:rPr>
                <w:rFonts w:ascii="Arial Narrow" w:eastAsia="Calibri" w:hAnsi="Arial Narrow" w:cs="Arial"/>
                <w:bCs/>
                <w:sz w:val="22"/>
                <w:szCs w:val="22"/>
                <w:lang w:eastAsia="en-US"/>
              </w:rPr>
              <w:t xml:space="preserve"> s podvozjem</w:t>
            </w:r>
            <w:r w:rsidRPr="002E37CC">
              <w:rPr>
                <w:rFonts w:ascii="Arial Narrow" w:eastAsia="Calibri" w:hAnsi="Arial Narrow" w:cs="Arial"/>
                <w:bCs/>
                <w:sz w:val="22"/>
                <w:szCs w:val="22"/>
                <w:lang w:eastAsia="en-US"/>
              </w:rPr>
              <w:t>,</w:t>
            </w:r>
          </w:p>
          <w:p w14:paraId="1225B3DA" w14:textId="54B4A927" w:rsidR="003A52BC" w:rsidRPr="002E37CC" w:rsidRDefault="003A52BC" w:rsidP="00274618">
            <w:pPr>
              <w:autoSpaceDE w:val="0"/>
              <w:autoSpaceDN w:val="0"/>
              <w:adjustRightInd w:val="0"/>
              <w:jc w:val="center"/>
              <w:rPr>
                <w:rFonts w:ascii="Arial Narrow" w:eastAsia="ArialNarrow" w:hAnsi="Arial Narrow" w:cs="ArialNarrow"/>
                <w:sz w:val="22"/>
                <w:szCs w:val="22"/>
              </w:rPr>
            </w:pPr>
            <w:r w:rsidRPr="002E37CC">
              <w:rPr>
                <w:rFonts w:ascii="Arial Narrow" w:eastAsia="ArialNarrow" w:hAnsi="Arial Narrow" w:cs="ArialNarrow"/>
                <w:i/>
                <w:sz w:val="22"/>
                <w:szCs w:val="22"/>
              </w:rPr>
              <w:t xml:space="preserve">(s strani proizvajalca/ponudnika podan daljši garancijski rok znaša </w:t>
            </w:r>
            <w:r w:rsidRPr="002E37CC">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r w:rsidRPr="002E37CC">
              <w:rPr>
                <w:rFonts w:ascii="Arial Narrow" w:hAnsi="Arial Narrow" w:cs="Calibri"/>
                <w:b/>
                <w:bCs/>
                <w:i/>
                <w:iCs/>
                <w:sz w:val="22"/>
                <w:szCs w:val="22"/>
              </w:rPr>
              <w:t xml:space="preserve"> mesecev)</w:t>
            </w:r>
          </w:p>
          <w:p w14:paraId="4152439B" w14:textId="08888EB8" w:rsidR="00D81B75" w:rsidRPr="002E37CC" w:rsidRDefault="00D81B75" w:rsidP="003A52BC">
            <w:pPr>
              <w:numPr>
                <w:ilvl w:val="0"/>
                <w:numId w:val="44"/>
              </w:numPr>
              <w:autoSpaceDE w:val="0"/>
              <w:autoSpaceDN w:val="0"/>
              <w:adjustRightInd w:val="0"/>
              <w:spacing w:before="120"/>
              <w:ind w:left="714" w:hanging="357"/>
              <w:jc w:val="both"/>
              <w:rPr>
                <w:rFonts w:ascii="Arial Narrow" w:eastAsia="ArialNarrow" w:hAnsi="Arial Narrow" w:cs="ArialNarrow"/>
                <w:sz w:val="22"/>
                <w:szCs w:val="22"/>
              </w:rPr>
            </w:pPr>
            <w:r w:rsidRPr="002E37CC">
              <w:rPr>
                <w:rFonts w:ascii="Arial Narrow" w:eastAsia="Calibri" w:hAnsi="Arial Narrow" w:cs="Arial"/>
                <w:bCs/>
                <w:sz w:val="22"/>
                <w:szCs w:val="22"/>
                <w:lang w:eastAsia="en-US"/>
              </w:rPr>
              <w:t>3.67  MTS - zložljiv stol za prenašanje z gosenicami;</w:t>
            </w:r>
          </w:p>
          <w:p w14:paraId="32F15894" w14:textId="77777777" w:rsidR="001270DC" w:rsidRPr="002E37CC" w:rsidRDefault="001270DC" w:rsidP="00274618">
            <w:pPr>
              <w:tabs>
                <w:tab w:val="left" w:pos="950"/>
                <w:tab w:val="center" w:pos="4212"/>
              </w:tabs>
              <w:autoSpaceDE w:val="0"/>
              <w:autoSpaceDN w:val="0"/>
              <w:adjustRightInd w:val="0"/>
              <w:jc w:val="center"/>
              <w:rPr>
                <w:rFonts w:ascii="Arial Narrow" w:hAnsi="Arial Narrow" w:cs="Calibri"/>
                <w:bCs/>
                <w:iCs/>
                <w:sz w:val="22"/>
                <w:szCs w:val="22"/>
              </w:rPr>
            </w:pPr>
            <w:r w:rsidRPr="002E37CC">
              <w:rPr>
                <w:rFonts w:ascii="Arial Narrow" w:eastAsia="ArialNarrow" w:hAnsi="Arial Narrow" w:cs="ArialNarrow"/>
                <w:i/>
                <w:sz w:val="22"/>
                <w:szCs w:val="22"/>
              </w:rPr>
              <w:t xml:space="preserve">(s strani proizvajalca/ponudnika podan daljši garancijski rok znaša </w:t>
            </w:r>
            <w:r w:rsidRPr="002E37CC">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r w:rsidRPr="002E37CC">
              <w:rPr>
                <w:rFonts w:ascii="Arial Narrow" w:hAnsi="Arial Narrow" w:cs="Calibri"/>
                <w:b/>
                <w:bCs/>
                <w:i/>
                <w:iCs/>
                <w:sz w:val="22"/>
                <w:szCs w:val="22"/>
              </w:rPr>
              <w:t xml:space="preserve"> mesecev)</w:t>
            </w:r>
            <w:r w:rsidRPr="002E37CC">
              <w:rPr>
                <w:rFonts w:ascii="Arial Narrow" w:hAnsi="Arial Narrow" w:cs="Calibri"/>
                <w:bCs/>
                <w:iCs/>
                <w:sz w:val="22"/>
                <w:szCs w:val="22"/>
              </w:rPr>
              <w:t>.</w:t>
            </w:r>
          </w:p>
          <w:p w14:paraId="6FDFE693" w14:textId="77777777" w:rsidR="001270DC" w:rsidRPr="002E37CC" w:rsidRDefault="001270DC" w:rsidP="0093608E">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 xml:space="preserve">[3a] Preventivno vzdrževanje pomeni zagotavljanje izvajanja rednega vzdrževanja, število rednih vzdrževalnih servisov po navodilih proizvajalca (najmanj 1x letno) vključno z vsemi rezervnimi deli in potrošnim materialom, stroški dela in potnimi stroški; npr.: kontrolo stanja OTP in njene funkcionalnosti, odkrivanje napak in odprava le teh, preverjanje in </w:t>
            </w:r>
            <w:proofErr w:type="spellStart"/>
            <w:r w:rsidRPr="002E37CC">
              <w:rPr>
                <w:rFonts w:ascii="Arial Narrow" w:eastAsia="ArialNarrow" w:hAnsi="Arial Narrow" w:cs="ArialNarrow"/>
                <w:sz w:val="22"/>
                <w:szCs w:val="22"/>
              </w:rPr>
              <w:t>optimiranje</w:t>
            </w:r>
            <w:proofErr w:type="spellEnd"/>
            <w:r w:rsidRPr="002E37CC">
              <w:rPr>
                <w:rFonts w:ascii="Arial Narrow" w:eastAsia="ArialNarrow" w:hAnsi="Arial Narrow" w:cs="ArialNarrow"/>
                <w:sz w:val="22"/>
                <w:szCs w:val="22"/>
              </w:rPr>
              <w:t xml:space="preserve"> funkcijskih parametrov delovanja, umerjanje in izvedba potrebnih meritev, čiščenje in kontrola OTP, izdaja servisnega poročila in nalepka na OTP z datumom in podpisom izvedbe pregleda.</w:t>
            </w:r>
          </w:p>
          <w:p w14:paraId="72634789" w14:textId="77777777" w:rsidR="006D5327" w:rsidRPr="002E37CC" w:rsidRDefault="001270DC" w:rsidP="0093608E">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[3b] Korektivno vzdrževanje pomeni servisna popravila/odpravo napak na OTP z zamenjavo iztrošenih, okvarjenih delov in potrošnega materiala za predmetno OTP ter vzpostavitev OTP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68308517" w14:textId="65BC4A2A" w:rsidR="001270DC" w:rsidRPr="002E37CC" w:rsidRDefault="001270DC" w:rsidP="0093608E">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 xml:space="preserve">[3c] Popravila, potrebna zaradi </w:t>
            </w:r>
            <w:proofErr w:type="spellStart"/>
            <w:r w:rsidRPr="002E37CC">
              <w:rPr>
                <w:rFonts w:ascii="Arial Narrow" w:eastAsia="ArialNarrow" w:hAnsi="Arial Narrow" w:cs="ArialNarrow"/>
                <w:sz w:val="22"/>
                <w:szCs w:val="22"/>
              </w:rPr>
              <w:t>strojelomov</w:t>
            </w:r>
            <w:proofErr w:type="spellEnd"/>
            <w:r w:rsidRPr="002E37CC">
              <w:rPr>
                <w:rFonts w:ascii="Arial Narrow" w:eastAsia="ArialNarrow" w:hAnsi="Arial Narrow" w:cs="ArialNarrow"/>
                <w:sz w:val="22"/>
                <w:szCs w:val="22"/>
              </w:rPr>
              <w:t xml:space="preserve"> ali napačnega ravnanja uporabnika z OTP, ne pomenijo vzdrževalnih del in jih je izvajalec upravičen zaračunati po veljavnem ceniku rezervnih delov in servisne ure.</w:t>
            </w:r>
          </w:p>
          <w:p w14:paraId="39153BDE" w14:textId="3BBE7BFB" w:rsidR="001270DC" w:rsidRPr="002E37CC" w:rsidRDefault="00127B81" w:rsidP="0093608E">
            <w:pPr>
              <w:widowControl w:val="0"/>
              <w:tabs>
                <w:tab w:val="left" w:pos="397"/>
              </w:tabs>
              <w:autoSpaceDE w:val="0"/>
              <w:autoSpaceDN w:val="0"/>
              <w:spacing w:before="120"/>
              <w:ind w:right="113"/>
              <w:jc w:val="both"/>
              <w:rPr>
                <w:rFonts w:ascii="Arial Narrow" w:hAnsi="Arial Narrow" w:cs="Arial"/>
                <w:sz w:val="22"/>
                <w:szCs w:val="22"/>
              </w:rPr>
            </w:pPr>
            <w:r w:rsidRPr="002E37CC">
              <w:rPr>
                <w:rFonts w:ascii="Arial Narrow" w:eastAsia="ArialNarrow" w:hAnsi="Arial Narrow" w:cs="ArialNarrow"/>
                <w:sz w:val="22"/>
                <w:szCs w:val="22"/>
              </w:rPr>
              <w:t>[3d</w:t>
            </w:r>
            <w:r w:rsidR="001270DC" w:rsidRPr="002E37CC">
              <w:rPr>
                <w:rFonts w:ascii="Arial Narrow" w:eastAsia="ArialNarrow" w:hAnsi="Arial Narrow" w:cs="ArialNarrow"/>
                <w:sz w:val="22"/>
                <w:szCs w:val="22"/>
              </w:rPr>
              <w:t xml:space="preserve">] </w:t>
            </w:r>
            <w:r w:rsidR="001270DC" w:rsidRPr="002E37CC">
              <w:rPr>
                <w:rFonts w:ascii="Arial Narrow" w:hAnsi="Arial Narrow"/>
                <w:sz w:val="22"/>
                <w:szCs w:val="22"/>
              </w:rPr>
              <w:t xml:space="preserve">Vsa dela, povezana z garancijskimi upravičenji, vzdrževanjem, servisiranjem in popravilom OTP opravi </w:t>
            </w:r>
            <w:r w:rsidR="001270DC" w:rsidRPr="002E37CC">
              <w:rPr>
                <w:rFonts w:ascii="Arial Narrow" w:hAnsi="Arial Narrow" w:cs="Arial"/>
                <w:sz w:val="22"/>
                <w:szCs w:val="22"/>
              </w:rPr>
              <w:t xml:space="preserve">pooblaščen servis/serviser iz R. Slovenije ali EU, ki ima certifikat za vzdrževanje in servisiranje OTP, pridobljen od proizvajalca OTP. Za vsa, v garancijskem roku opravljena dela </w:t>
            </w:r>
            <w:r w:rsidR="001270DC" w:rsidRPr="002E37CC">
              <w:rPr>
                <w:rFonts w:ascii="Arial Narrow" w:hAnsi="Arial Narrow"/>
                <w:sz w:val="22"/>
                <w:szCs w:val="22"/>
              </w:rPr>
              <w:t xml:space="preserve">se uporabniku izroči, s strani servisa/serviserja podpisano in overjeno poročilo o opravljenih delih </w:t>
            </w:r>
            <w:r w:rsidR="001270DC" w:rsidRPr="002E37CC">
              <w:rPr>
                <w:rFonts w:ascii="Arial Narrow" w:hAnsi="Arial Narrow" w:cs="Arial"/>
                <w:sz w:val="22"/>
                <w:szCs w:val="22"/>
              </w:rPr>
              <w:t xml:space="preserve">in izdano potrdilo o tehnični brezhibnosti OTP, oboje </w:t>
            </w:r>
            <w:r w:rsidR="001270DC" w:rsidRPr="002E37CC">
              <w:rPr>
                <w:rFonts w:ascii="Arial Narrow" w:hAnsi="Arial Narrow"/>
                <w:sz w:val="22"/>
                <w:szCs w:val="22"/>
              </w:rPr>
              <w:t xml:space="preserve">napisano v </w:t>
            </w:r>
            <w:r w:rsidR="001270DC" w:rsidRPr="002E37CC">
              <w:rPr>
                <w:rFonts w:ascii="Arial Narrow" w:hAnsi="Arial Narrow"/>
                <w:sz w:val="22"/>
                <w:szCs w:val="22"/>
              </w:rPr>
              <w:lastRenderedPageBreak/>
              <w:t>slovenskem jeziku.</w:t>
            </w:r>
            <w:r w:rsidR="001270DC" w:rsidRPr="002E37CC">
              <w:rPr>
                <w:rFonts w:ascii="Arial Narrow" w:hAnsi="Arial Narrow" w:cs="Arial"/>
                <w:sz w:val="22"/>
                <w:szCs w:val="22"/>
              </w:rPr>
              <w:t xml:space="preserve"> V kolikor bomo zagotavljali servis/serviserja iz tujine in bo pri izvajanju servisne dejavnosti potrebna komunikacija v tujem jeziku, bomo to na svoje stroške zagotovili sami.</w:t>
            </w:r>
          </w:p>
          <w:p w14:paraId="56218AFF" w14:textId="4A3C30E7" w:rsidR="001270DC" w:rsidRPr="002E37CC" w:rsidRDefault="00127B81" w:rsidP="0093608E">
            <w:pPr>
              <w:autoSpaceDE w:val="0"/>
              <w:autoSpaceDN w:val="0"/>
              <w:adjustRightInd w:val="0"/>
              <w:spacing w:before="120"/>
              <w:jc w:val="both"/>
              <w:rPr>
                <w:rFonts w:ascii="Arial Narrow" w:eastAsia="Arial Unicode MS" w:hAnsi="Arial Narrow" w:cs="Arial"/>
                <w:kern w:val="1"/>
                <w:sz w:val="22"/>
              </w:rPr>
            </w:pPr>
            <w:r w:rsidRPr="002E37CC">
              <w:rPr>
                <w:rFonts w:ascii="Arial Narrow" w:eastAsia="ArialNarrow" w:hAnsi="Arial Narrow" w:cs="ArialNarrow"/>
                <w:sz w:val="22"/>
                <w:szCs w:val="22"/>
              </w:rPr>
              <w:t>[3e</w:t>
            </w:r>
            <w:r w:rsidR="001270DC" w:rsidRPr="002E37CC">
              <w:rPr>
                <w:rFonts w:ascii="Arial Narrow" w:eastAsia="ArialNarrow" w:hAnsi="Arial Narrow" w:cs="ArialNarrow"/>
                <w:sz w:val="22"/>
                <w:szCs w:val="22"/>
              </w:rPr>
              <w:t xml:space="preserve">] </w:t>
            </w:r>
            <w:r w:rsidR="001270DC" w:rsidRPr="002E37CC">
              <w:rPr>
                <w:rFonts w:ascii="Arial Narrow" w:hAnsi="Arial Narrow" w:cs="Arial"/>
                <w:sz w:val="22"/>
              </w:rPr>
              <w:t xml:space="preserve">Če ponudnik/dobavitelj, potem ko je prejel obvestilo o napaki, v dogovorjenem roku ne odpravi napake in pomanjkljivosti na OTP oz. ne nadomestil OTP ali zamenja OTP, lahko naročnik sam izvrši vse aktivnosti ali pooblasti tretjo osebo za aktivnosti, ki so potrebne za odpravo napak, nadomestila ali zamenjave. Vse rizike in stroške, ki bi izhajali iz takšnega ukrepanja naročnika nosil ponudnik/dobavitelj, naročnik pa lahko vnovči tudi zavarovanje </w:t>
            </w:r>
            <w:r w:rsidR="001270DC" w:rsidRPr="002E37CC">
              <w:rPr>
                <w:rFonts w:ascii="Arial Narrow" w:eastAsia="Arial Unicode MS" w:hAnsi="Arial Narrow" w:cs="Arial"/>
                <w:kern w:val="1"/>
                <w:sz w:val="22"/>
              </w:rPr>
              <w:t>za odpravo napak v garancijski dobi.</w:t>
            </w:r>
          </w:p>
          <w:p w14:paraId="6AAABF56" w14:textId="0D626A92" w:rsidR="001270DC" w:rsidRPr="002E37CC" w:rsidRDefault="00127B81" w:rsidP="0093608E">
            <w:pPr>
              <w:autoSpaceDE w:val="0"/>
              <w:autoSpaceDN w:val="0"/>
              <w:adjustRightInd w:val="0"/>
              <w:spacing w:before="120"/>
              <w:jc w:val="both"/>
              <w:rPr>
                <w:rFonts w:ascii="Arial Narrow" w:hAnsi="Arial Narrow"/>
                <w:sz w:val="22"/>
                <w:szCs w:val="22"/>
              </w:rPr>
            </w:pPr>
            <w:r w:rsidRPr="002E37CC">
              <w:rPr>
                <w:rFonts w:ascii="Arial Narrow" w:eastAsia="ArialNarrow" w:hAnsi="Arial Narrow" w:cs="ArialNarrow"/>
                <w:sz w:val="22"/>
                <w:szCs w:val="22"/>
              </w:rPr>
              <w:t>[3f</w:t>
            </w:r>
            <w:r w:rsidR="001270DC" w:rsidRPr="002E37CC">
              <w:rPr>
                <w:rFonts w:ascii="Arial Narrow" w:eastAsia="ArialNarrow" w:hAnsi="Arial Narrow" w:cs="ArialNarrow"/>
                <w:sz w:val="22"/>
                <w:szCs w:val="22"/>
              </w:rPr>
              <w:t>]</w:t>
            </w:r>
            <w:r w:rsidR="001270DC" w:rsidRPr="002E37CC">
              <w:rPr>
                <w:rFonts w:ascii="Arial Narrow" w:hAnsi="Arial Narrow"/>
                <w:sz w:val="22"/>
                <w:szCs w:val="22"/>
              </w:rPr>
              <w:t xml:space="preserve"> </w:t>
            </w:r>
            <w:r w:rsidR="001270DC" w:rsidRPr="002E37CC">
              <w:rPr>
                <w:rFonts w:ascii="Arial Narrow" w:eastAsia="ArialNarrow" w:hAnsi="Arial Narrow" w:cs="ArialNarrow"/>
                <w:sz w:val="22"/>
                <w:szCs w:val="22"/>
              </w:rPr>
              <w:t xml:space="preserve">Za garancijsko in </w:t>
            </w:r>
            <w:proofErr w:type="spellStart"/>
            <w:r w:rsidR="001270DC" w:rsidRPr="002E37CC">
              <w:rPr>
                <w:rFonts w:ascii="Arial Narrow" w:eastAsia="ArialNarrow" w:hAnsi="Arial Narrow" w:cs="ArialNarrow"/>
                <w:sz w:val="22"/>
                <w:szCs w:val="22"/>
              </w:rPr>
              <w:t>pogarancijsko</w:t>
            </w:r>
            <w:proofErr w:type="spellEnd"/>
            <w:r w:rsidR="001270DC" w:rsidRPr="002E37CC">
              <w:rPr>
                <w:rFonts w:ascii="Arial Narrow" w:eastAsia="ArialNarrow" w:hAnsi="Arial Narrow" w:cs="ArialNarrow"/>
                <w:sz w:val="22"/>
                <w:szCs w:val="22"/>
              </w:rPr>
              <w:t xml:space="preserve"> obdobje je naročniku dostopen </w:t>
            </w:r>
            <w:r w:rsidR="001270DC" w:rsidRPr="002E37CC">
              <w:rPr>
                <w:rFonts w:ascii="Arial Narrow" w:hAnsi="Arial Narrow"/>
                <w:sz w:val="22"/>
                <w:szCs w:val="22"/>
              </w:rPr>
              <w:t xml:space="preserve">tudi usposobljen servis/serviser, </w:t>
            </w:r>
            <w:r w:rsidR="001270DC" w:rsidRPr="002E37CC">
              <w:rPr>
                <w:rFonts w:ascii="Arial Narrow" w:hAnsi="Arial Narrow" w:cs="Arial"/>
                <w:bCs/>
                <w:sz w:val="22"/>
                <w:szCs w:val="22"/>
              </w:rPr>
              <w:t xml:space="preserve">ki izpolnjuje s strani naročnika podane zahteve za servis, ima </w:t>
            </w:r>
            <w:r w:rsidR="001270DC" w:rsidRPr="002E37CC">
              <w:rPr>
                <w:rFonts w:ascii="Arial Narrow" w:hAnsi="Arial Narrow"/>
                <w:sz w:val="22"/>
                <w:szCs w:val="22"/>
              </w:rPr>
              <w:t>s strani proizvajalca blaga pridobljeno pooblastilo – certifikat za vzdrževanje, servisiranje in popravilo ponujene OTP ter zagotavlja oskrbo z originalnimi rezervnimi deli.</w:t>
            </w:r>
          </w:p>
        </w:tc>
      </w:tr>
      <w:tr w:rsidR="005053C5" w:rsidRPr="002E37CC" w14:paraId="60C63A15" w14:textId="77777777" w:rsidTr="0072249E">
        <w:trPr>
          <w:trHeight w:val="567"/>
        </w:trPr>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4342AF2C" w14:textId="73563A1B" w:rsidR="00F41BED" w:rsidRPr="002E37CC" w:rsidRDefault="00127B81" w:rsidP="000B02CF">
            <w:pPr>
              <w:autoSpaceDE w:val="0"/>
              <w:autoSpaceDN w:val="0"/>
              <w:adjustRightInd w:val="0"/>
              <w:jc w:val="both"/>
              <w:rPr>
                <w:rFonts w:ascii="Arial Narrow" w:eastAsia="ArialNarrow" w:hAnsi="Arial Narrow" w:cs="ArialNarrow"/>
                <w:sz w:val="22"/>
                <w:szCs w:val="22"/>
              </w:rPr>
            </w:pPr>
            <w:r w:rsidRPr="002E37CC">
              <w:rPr>
                <w:rFonts w:ascii="Arial Narrow" w:eastAsia="ArialNarrow" w:hAnsi="Arial Narrow" w:cs="ArialNarrow"/>
                <w:b/>
                <w:sz w:val="22"/>
                <w:szCs w:val="22"/>
              </w:rPr>
              <w:lastRenderedPageBreak/>
              <w:t>[4]</w:t>
            </w:r>
            <w:r w:rsidRPr="002E37CC">
              <w:rPr>
                <w:rFonts w:ascii="Arial Narrow" w:eastAsia="ArialNarrow" w:hAnsi="Arial Narrow" w:cs="ArialNarrow"/>
                <w:sz w:val="22"/>
                <w:szCs w:val="22"/>
              </w:rPr>
              <w:t xml:space="preserve"> V primeru, da v garancijski dobi, del, povezanih z garancijskimi upravičenji, vzdrževanjem, servisiranjem in popravilom OTP iz tč. 3, ni mogoče opraviti </w:t>
            </w:r>
            <w:r w:rsidRPr="002E37CC">
              <w:rPr>
                <w:rFonts w:ascii="Arial Narrow" w:hAnsi="Arial Narrow" w:cs="Arial"/>
                <w:sz w:val="22"/>
                <w:szCs w:val="22"/>
              </w:rPr>
              <w:t>v podanem roku za odpravo napak,</w:t>
            </w:r>
          </w:p>
          <w:p w14:paraId="2B7AC08D" w14:textId="77777777" w:rsidR="000B02CF" w:rsidRPr="002E37CC" w:rsidRDefault="00127B81" w:rsidP="00F673C2">
            <w:pPr>
              <w:pStyle w:val="Odstavekseznama"/>
              <w:numPr>
                <w:ilvl w:val="0"/>
                <w:numId w:val="44"/>
              </w:numPr>
              <w:autoSpaceDE w:val="0"/>
              <w:autoSpaceDN w:val="0"/>
              <w:adjustRightInd w:val="0"/>
              <w:spacing w:after="0" w:line="240" w:lineRule="auto"/>
              <w:ind w:left="568" w:hanging="284"/>
              <w:jc w:val="both"/>
              <w:rPr>
                <w:rFonts w:ascii="Arial Narrow" w:eastAsia="ArialNarrow" w:hAnsi="Arial Narrow" w:cs="ArialNarrow"/>
              </w:rPr>
            </w:pPr>
            <w:r w:rsidRPr="002E37CC">
              <w:rPr>
                <w:rFonts w:ascii="Arial Narrow" w:hAnsi="Arial Narrow" w:cs="Arial"/>
              </w:rPr>
              <w:t xml:space="preserve">ponudnik/dobavitelj za čas popravila, </w:t>
            </w:r>
            <w:r w:rsidRPr="002E37CC">
              <w:rPr>
                <w:rFonts w:ascii="Arial Narrow" w:eastAsia="ArialNarrow" w:hAnsi="Arial Narrow" w:cs="ArialNarrow"/>
              </w:rPr>
              <w:t xml:space="preserve">brezplačno zagotoviti uporabo enakovredne </w:t>
            </w:r>
            <w:r w:rsidRPr="002E37CC">
              <w:rPr>
                <w:rFonts w:ascii="Arial Narrow" w:hAnsi="Arial Narrow"/>
              </w:rPr>
              <w:t xml:space="preserve">nadomestne opreme (vključno z dostavo in montažo), </w:t>
            </w:r>
          </w:p>
          <w:p w14:paraId="2D72D83F" w14:textId="4DE13A77" w:rsidR="00127B81" w:rsidRPr="002E37CC" w:rsidRDefault="00127B81" w:rsidP="00F673C2">
            <w:pPr>
              <w:pStyle w:val="Odstavekseznama"/>
              <w:numPr>
                <w:ilvl w:val="0"/>
                <w:numId w:val="44"/>
              </w:numPr>
              <w:autoSpaceDE w:val="0"/>
              <w:autoSpaceDN w:val="0"/>
              <w:adjustRightInd w:val="0"/>
              <w:spacing w:after="0" w:line="240" w:lineRule="auto"/>
              <w:ind w:left="568" w:hanging="284"/>
              <w:jc w:val="both"/>
              <w:rPr>
                <w:rFonts w:ascii="Arial Narrow" w:eastAsia="ArialNarrow" w:hAnsi="Arial Narrow" w:cs="ArialNarrow"/>
              </w:rPr>
            </w:pPr>
            <w:r w:rsidRPr="002E37CC">
              <w:rPr>
                <w:rFonts w:ascii="Arial Narrow" w:eastAsia="ArialNarrow" w:hAnsi="Arial Narrow" w:cs="ArialNarrow"/>
                <w:lang w:eastAsia="sl-SI"/>
              </w:rPr>
              <w:t xml:space="preserve">garancijski rok </w:t>
            </w:r>
            <w:r w:rsidRPr="002E37CC">
              <w:rPr>
                <w:rFonts w:ascii="Arial Narrow" w:eastAsia="ArialNarrow" w:hAnsi="Arial Narrow" w:cs="ArialNarrow"/>
              </w:rPr>
              <w:t xml:space="preserve">pa se </w:t>
            </w:r>
            <w:r w:rsidRPr="002E37CC">
              <w:rPr>
                <w:rFonts w:ascii="Arial Narrow" w:eastAsia="ArialNarrow" w:hAnsi="Arial Narrow" w:cs="ArialNarrow"/>
                <w:lang w:eastAsia="sl-SI"/>
              </w:rPr>
              <w:t xml:space="preserve">podaljša za toliko, kolikor časa nad rokom za odpravo okvare/napake, naročnik ni mogel uporabljati </w:t>
            </w:r>
            <w:r w:rsidRPr="002E37CC">
              <w:rPr>
                <w:rFonts w:ascii="Arial Narrow" w:eastAsia="ArialNarrow" w:hAnsi="Arial Narrow" w:cs="ArialNarrow"/>
              </w:rPr>
              <w:t>delovnega sredstva.</w:t>
            </w:r>
          </w:p>
          <w:p w14:paraId="2ED649AC" w14:textId="548CB4C8" w:rsidR="00127B81" w:rsidRPr="002E37CC" w:rsidRDefault="00F41BED" w:rsidP="0093608E">
            <w:pPr>
              <w:spacing w:before="120"/>
              <w:jc w:val="both"/>
              <w:rPr>
                <w:rFonts w:ascii="Arial Narrow" w:eastAsia="ArialNarrow" w:hAnsi="Arial Narrow" w:cs="ArialNarrow"/>
                <w:sz w:val="22"/>
                <w:szCs w:val="22"/>
              </w:rPr>
            </w:pPr>
            <w:r w:rsidRPr="002E37CC">
              <w:rPr>
                <w:rFonts w:ascii="Arial Narrow" w:hAnsi="Arial Narrow" w:cs="ArialNarrow,Bold"/>
                <w:bCs/>
                <w:sz w:val="22"/>
                <w:szCs w:val="22"/>
              </w:rPr>
              <w:t>[4a</w:t>
            </w:r>
            <w:r w:rsidR="00127B81" w:rsidRPr="002E37CC">
              <w:rPr>
                <w:rFonts w:ascii="Arial Narrow" w:hAnsi="Arial Narrow" w:cs="ArialNarrow,Bold"/>
                <w:bCs/>
                <w:sz w:val="22"/>
                <w:szCs w:val="22"/>
              </w:rPr>
              <w:t xml:space="preserve">] </w:t>
            </w:r>
            <w:r w:rsidR="00127B81" w:rsidRPr="002E37CC">
              <w:rPr>
                <w:rFonts w:ascii="Arial Narrow" w:hAnsi="Arial Narrow" w:cs="Arial"/>
                <w:sz w:val="22"/>
                <w:szCs w:val="22"/>
              </w:rPr>
              <w:t>Če je oprema (del, sklop ali v celoti) zamenjana ali bistveno popravljena, začne teči garancijski rok znova. Garancijska rok za zamenjano opremo začne teči z dnem zapisniškega vračila OTP uporabniku; uporabnik pridobi nov garancijski list.</w:t>
            </w:r>
          </w:p>
          <w:p w14:paraId="744045E4" w14:textId="4B0E9EE7" w:rsidR="005053C5" w:rsidRPr="002E37CC" w:rsidRDefault="00127B81" w:rsidP="0093608E">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w:t>
            </w:r>
            <w:r w:rsidR="000B02CF" w:rsidRPr="002E37CC">
              <w:rPr>
                <w:rFonts w:ascii="Arial Narrow" w:eastAsia="ArialNarrow" w:hAnsi="Arial Narrow" w:cs="ArialNarrow"/>
                <w:sz w:val="22"/>
                <w:szCs w:val="22"/>
              </w:rPr>
              <w:t>4b</w:t>
            </w:r>
            <w:r w:rsidRPr="002E37CC">
              <w:rPr>
                <w:rFonts w:ascii="Arial Narrow" w:eastAsia="ArialNarrow" w:hAnsi="Arial Narrow" w:cs="ArialNarrow"/>
                <w:sz w:val="22"/>
                <w:szCs w:val="22"/>
              </w:rPr>
              <w:t xml:space="preserve">] </w:t>
            </w:r>
            <w:r w:rsidRPr="002E37CC">
              <w:rPr>
                <w:rFonts w:ascii="Arial Narrow" w:hAnsi="Arial Narrow"/>
                <w:sz w:val="22"/>
                <w:szCs w:val="22"/>
              </w:rPr>
              <w:t>V primeru, da se v garancijski dobi, enaka napaka na OTP ponovi najmanj trikrat (3) ali v primeru, da popravilo OTP ni možno v roku 45 koledarskih dni od dne, ko naročnik poda zahtevo za odpravo napake, bomo tako OTP na lastne stroške, v roku 90 koledarskih dni od dne, ko je naročnik podal zahtevo za odpravo napake, zamenjali za novo, še nerabljeno, brezhibno delujočo OTP enakih ali boljših karakteristik.</w:t>
            </w:r>
          </w:p>
        </w:tc>
      </w:tr>
      <w:tr w:rsidR="007B1EEC" w:rsidRPr="002E37CC" w14:paraId="0E531031" w14:textId="77777777" w:rsidTr="0072249E">
        <w:trPr>
          <w:trHeight w:val="567"/>
        </w:trPr>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5CCBB7B2" w14:textId="6CB6BA50" w:rsidR="007B1EEC" w:rsidRPr="002E37CC" w:rsidRDefault="00C3331B" w:rsidP="007D0E84">
            <w:pPr>
              <w:autoSpaceDE w:val="0"/>
              <w:autoSpaceDN w:val="0"/>
              <w:adjustRightInd w:val="0"/>
              <w:jc w:val="both"/>
              <w:rPr>
                <w:rFonts w:ascii="Arial Narrow" w:eastAsia="ArialNarrow" w:hAnsi="Arial Narrow" w:cs="ArialNarrow"/>
                <w:sz w:val="22"/>
                <w:szCs w:val="22"/>
              </w:rPr>
            </w:pPr>
            <w:r w:rsidRPr="002E37CC">
              <w:rPr>
                <w:rFonts w:ascii="Arial Narrow" w:eastAsia="ArialNarrow" w:hAnsi="Arial Narrow" w:cs="ArialNarrow"/>
                <w:b/>
                <w:sz w:val="22"/>
                <w:szCs w:val="22"/>
              </w:rPr>
              <w:t>[5</w:t>
            </w:r>
            <w:r w:rsidR="007B1EEC" w:rsidRPr="002E37CC">
              <w:rPr>
                <w:rFonts w:ascii="Arial Narrow" w:eastAsia="ArialNarrow" w:hAnsi="Arial Narrow" w:cs="ArialNarrow"/>
                <w:b/>
                <w:sz w:val="22"/>
                <w:szCs w:val="22"/>
              </w:rPr>
              <w:t>]</w:t>
            </w:r>
            <w:r w:rsidR="007B1EEC" w:rsidRPr="002E37CC">
              <w:rPr>
                <w:rFonts w:ascii="Arial Narrow" w:eastAsia="ArialNarrow" w:hAnsi="Arial Narrow" w:cs="ArialNarrow"/>
                <w:sz w:val="22"/>
                <w:szCs w:val="22"/>
              </w:rPr>
              <w:t xml:space="preserve"> Da po poteku garancijske dobe, za vso v tč. št. 3 navedeno opremo, brezplačno z</w:t>
            </w:r>
            <w:r w:rsidR="0016682B" w:rsidRPr="002E37CC">
              <w:rPr>
                <w:rFonts w:ascii="Arial Narrow" w:eastAsia="ArialNarrow" w:hAnsi="Arial Narrow" w:cs="ArialNarrow"/>
                <w:sz w:val="22"/>
                <w:szCs w:val="22"/>
              </w:rPr>
              <w:t>agotavljamo tudi prvo naslednje</w:t>
            </w:r>
            <w:r w:rsidR="007B1EEC" w:rsidRPr="002E37CC">
              <w:rPr>
                <w:rFonts w:ascii="Arial Narrow" w:eastAsia="ArialNarrow" w:hAnsi="Arial Narrow" w:cs="ArialNarrow"/>
                <w:sz w:val="22"/>
                <w:szCs w:val="22"/>
              </w:rPr>
              <w:t xml:space="preserve"> p</w:t>
            </w:r>
            <w:r w:rsidR="0016682B" w:rsidRPr="002E37CC">
              <w:rPr>
                <w:rFonts w:ascii="Arial Narrow" w:eastAsia="ArialNarrow" w:hAnsi="Arial Narrow" w:cs="ArialNarrow"/>
                <w:sz w:val="22"/>
                <w:szCs w:val="22"/>
              </w:rPr>
              <w:t>reventivno vzdrževanje opreme (ob izteku 3. ali 4. leta</w:t>
            </w:r>
            <w:r w:rsidR="007B1EEC" w:rsidRPr="002E37CC">
              <w:rPr>
                <w:rFonts w:ascii="Arial Narrow" w:eastAsia="ArialNarrow" w:hAnsi="Arial Narrow" w:cs="ArialNarrow"/>
                <w:sz w:val="22"/>
                <w:szCs w:val="22"/>
              </w:rPr>
              <w:t xml:space="preserve"> uporabe</w:t>
            </w:r>
            <w:r w:rsidR="0016682B" w:rsidRPr="002E37CC">
              <w:rPr>
                <w:rFonts w:ascii="Arial Narrow" w:eastAsia="ArialNarrow" w:hAnsi="Arial Narrow" w:cs="ArialNarrow"/>
                <w:sz w:val="22"/>
                <w:szCs w:val="22"/>
              </w:rPr>
              <w:t>).</w:t>
            </w:r>
          </w:p>
        </w:tc>
      </w:tr>
      <w:tr w:rsidR="001270DC" w:rsidRPr="002E37CC" w14:paraId="12828777" w14:textId="77777777" w:rsidTr="0072249E">
        <w:trPr>
          <w:trHeight w:val="567"/>
        </w:trPr>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163CCF49" w14:textId="32158EEE" w:rsidR="001270DC" w:rsidRPr="002E37CC" w:rsidRDefault="00C3331B" w:rsidP="001270DC">
            <w:pPr>
              <w:jc w:val="both"/>
              <w:rPr>
                <w:rFonts w:ascii="Arial Narrow" w:hAnsi="Arial Narrow" w:cs="ArialNarrow,Bold"/>
                <w:bCs/>
                <w:sz w:val="22"/>
                <w:szCs w:val="22"/>
              </w:rPr>
            </w:pPr>
            <w:r w:rsidRPr="002E37CC">
              <w:rPr>
                <w:rFonts w:ascii="Arial Narrow" w:hAnsi="Arial Narrow" w:cs="ArialNarrow,Bold"/>
                <w:b/>
                <w:bCs/>
                <w:sz w:val="22"/>
                <w:szCs w:val="22"/>
              </w:rPr>
              <w:t>[6</w:t>
            </w:r>
            <w:r w:rsidR="001270DC" w:rsidRPr="002E37CC">
              <w:rPr>
                <w:rFonts w:ascii="Arial Narrow" w:hAnsi="Arial Narrow" w:cs="ArialNarrow,Bold"/>
                <w:b/>
                <w:bCs/>
                <w:sz w:val="22"/>
                <w:szCs w:val="22"/>
              </w:rPr>
              <w:t>]</w:t>
            </w:r>
            <w:r w:rsidR="001270DC" w:rsidRPr="002E37CC">
              <w:rPr>
                <w:rFonts w:ascii="Arial Narrow" w:hAnsi="Arial Narrow" w:cs="ArialNarrow,Bold"/>
                <w:bCs/>
                <w:sz w:val="22"/>
                <w:szCs w:val="22"/>
              </w:rPr>
              <w:t xml:space="preserve"> Da sprejemamo vse, spodaj navedene zahteve za </w:t>
            </w:r>
            <w:r w:rsidR="001270DC" w:rsidRPr="002E37CC">
              <w:rPr>
                <w:rFonts w:ascii="Arial Narrow" w:hAnsi="Arial Narrow" w:cs="Arial"/>
                <w:sz w:val="22"/>
                <w:szCs w:val="22"/>
              </w:rPr>
              <w:t xml:space="preserve">obravnavo uporabnika pri izvajanju storitev, vezanih na garancijska upravičenja, </w:t>
            </w:r>
            <w:r w:rsidR="001270DC" w:rsidRPr="002E37CC">
              <w:rPr>
                <w:rFonts w:ascii="Arial Narrow" w:eastAsia="ArialNarrow" w:hAnsi="Arial Narrow" w:cs="ArialNarrow"/>
                <w:sz w:val="22"/>
                <w:szCs w:val="22"/>
              </w:rPr>
              <w:t>vzdrževanje, servisiranje in popravilo</w:t>
            </w:r>
            <w:r w:rsidR="001270DC" w:rsidRPr="002E37CC">
              <w:rPr>
                <w:rFonts w:ascii="Arial Narrow" w:hAnsi="Arial Narrow" w:cs="ArialNarrow,Bold"/>
                <w:bCs/>
                <w:sz w:val="22"/>
                <w:szCs w:val="22"/>
              </w:rPr>
              <w:t xml:space="preserve"> OTP</w:t>
            </w:r>
            <w:r w:rsidR="001270DC" w:rsidRPr="002E37CC">
              <w:rPr>
                <w:rFonts w:ascii="Arial Narrow" w:hAnsi="Arial Narrow" w:cs="Arial"/>
                <w:sz w:val="22"/>
                <w:szCs w:val="22"/>
              </w:rPr>
              <w:t xml:space="preserve">, v </w:t>
            </w:r>
            <w:r w:rsidR="001270DC" w:rsidRPr="002E37CC">
              <w:rPr>
                <w:rFonts w:ascii="Arial Narrow" w:hAnsi="Arial Narrow" w:cs="ArialNarrow,Bold"/>
                <w:bCs/>
                <w:sz w:val="22"/>
                <w:szCs w:val="22"/>
              </w:rPr>
              <w:t xml:space="preserve">garancijskem in </w:t>
            </w:r>
            <w:proofErr w:type="spellStart"/>
            <w:r w:rsidR="001270DC" w:rsidRPr="002E37CC">
              <w:rPr>
                <w:rFonts w:ascii="Arial Narrow" w:hAnsi="Arial Narrow" w:cs="ArialNarrow,Bold"/>
                <w:bCs/>
                <w:sz w:val="22"/>
                <w:szCs w:val="22"/>
              </w:rPr>
              <w:t>pogarancijskem</w:t>
            </w:r>
            <w:proofErr w:type="spellEnd"/>
            <w:r w:rsidR="001270DC" w:rsidRPr="002E37CC">
              <w:rPr>
                <w:rFonts w:ascii="Arial Narrow" w:hAnsi="Arial Narrow" w:cs="ArialNarrow,Bold"/>
                <w:bCs/>
                <w:sz w:val="22"/>
                <w:szCs w:val="22"/>
              </w:rPr>
              <w:t xml:space="preserve"> obdobju:</w:t>
            </w:r>
          </w:p>
          <w:p w14:paraId="35E8E396" w14:textId="5D57F60D" w:rsidR="001270DC" w:rsidRPr="002E37CC" w:rsidRDefault="00C3331B" w:rsidP="00C3331B">
            <w:pPr>
              <w:spacing w:before="120"/>
              <w:jc w:val="both"/>
              <w:rPr>
                <w:rFonts w:ascii="Arial Narrow" w:hAnsi="Arial Narrow" w:cs="Arial"/>
                <w:sz w:val="22"/>
                <w:szCs w:val="22"/>
              </w:rPr>
            </w:pPr>
            <w:r w:rsidRPr="002E37CC">
              <w:rPr>
                <w:rFonts w:ascii="Arial Narrow" w:hAnsi="Arial Narrow" w:cs="ArialNarrow,Bold"/>
                <w:bCs/>
                <w:sz w:val="22"/>
                <w:szCs w:val="22"/>
              </w:rPr>
              <w:t>[6</w:t>
            </w:r>
            <w:r w:rsidR="001270DC" w:rsidRPr="002E37CC">
              <w:rPr>
                <w:rFonts w:ascii="Arial Narrow" w:hAnsi="Arial Narrow" w:cs="ArialNarrow,Bold"/>
                <w:bCs/>
                <w:sz w:val="22"/>
                <w:szCs w:val="22"/>
              </w:rPr>
              <w:t>a]</w:t>
            </w:r>
            <w:r w:rsidR="001270DC" w:rsidRPr="002E37CC">
              <w:rPr>
                <w:rFonts w:ascii="Arial Narrow" w:hAnsi="Arial Narrow" w:cs="ArialNarrow,Bold"/>
                <w:b/>
                <w:bCs/>
                <w:sz w:val="22"/>
                <w:szCs w:val="22"/>
              </w:rPr>
              <w:t xml:space="preserve"> </w:t>
            </w:r>
            <w:r w:rsidR="001270DC" w:rsidRPr="002E37CC">
              <w:rPr>
                <w:rFonts w:ascii="Arial Narrow" w:hAnsi="Arial Narrow" w:cs="Arial"/>
                <w:sz w:val="22"/>
                <w:szCs w:val="22"/>
              </w:rPr>
              <w:t xml:space="preserve">Odzivni čas </w:t>
            </w:r>
            <w:r w:rsidR="001270DC" w:rsidRPr="002E37CC">
              <w:rPr>
                <w:rFonts w:ascii="Arial Narrow" w:hAnsi="Arial Narrow"/>
                <w:sz w:val="22"/>
                <w:szCs w:val="22"/>
              </w:rPr>
              <w:t>servisa/serviserja znaša največ 24 ur od oddaje obvestila o napaki (pomanjkljivosti).</w:t>
            </w:r>
          </w:p>
          <w:p w14:paraId="426FB095" w14:textId="664D978F" w:rsidR="001270DC" w:rsidRPr="002E37CC" w:rsidRDefault="00C3331B" w:rsidP="00C3331B">
            <w:pPr>
              <w:spacing w:before="120"/>
              <w:jc w:val="both"/>
              <w:rPr>
                <w:rFonts w:ascii="Arial Narrow" w:hAnsi="Arial Narrow"/>
                <w:sz w:val="22"/>
                <w:szCs w:val="22"/>
              </w:rPr>
            </w:pPr>
            <w:r w:rsidRPr="002E37CC">
              <w:rPr>
                <w:rFonts w:ascii="Arial Narrow" w:hAnsi="Arial Narrow" w:cs="ArialNarrow,Bold"/>
                <w:bCs/>
                <w:sz w:val="22"/>
                <w:szCs w:val="22"/>
              </w:rPr>
              <w:t>[6</w:t>
            </w:r>
            <w:r w:rsidR="001270DC" w:rsidRPr="002E37CC">
              <w:rPr>
                <w:rFonts w:ascii="Arial Narrow" w:hAnsi="Arial Narrow" w:cs="ArialNarrow,Bold"/>
                <w:bCs/>
                <w:sz w:val="22"/>
                <w:szCs w:val="22"/>
              </w:rPr>
              <w:t xml:space="preserve">b] </w:t>
            </w:r>
            <w:r w:rsidR="001270DC" w:rsidRPr="002E37CC">
              <w:rPr>
                <w:rFonts w:ascii="Arial Narrow" w:hAnsi="Arial Narrow"/>
                <w:sz w:val="22"/>
                <w:szCs w:val="22"/>
              </w:rPr>
              <w:t xml:space="preserve">Pristop k odpravi napake najkasneje prvi delovni dan po izteku odzivnega časa (za delovni dan se ne šteje nedelj in praznikov). </w:t>
            </w:r>
          </w:p>
          <w:p w14:paraId="51D61BB8" w14:textId="55582579" w:rsidR="001270DC" w:rsidRPr="002E37CC" w:rsidRDefault="00C3331B" w:rsidP="00C3331B">
            <w:pPr>
              <w:spacing w:before="120"/>
              <w:jc w:val="both"/>
              <w:rPr>
                <w:rFonts w:ascii="Arial Narrow" w:hAnsi="Arial Narrow"/>
                <w:sz w:val="22"/>
                <w:szCs w:val="22"/>
              </w:rPr>
            </w:pPr>
            <w:r w:rsidRPr="002E37CC">
              <w:rPr>
                <w:rFonts w:ascii="Arial Narrow" w:hAnsi="Arial Narrow" w:cs="ArialNarrow,Bold"/>
                <w:bCs/>
                <w:sz w:val="22"/>
                <w:szCs w:val="22"/>
              </w:rPr>
              <w:t>[6</w:t>
            </w:r>
            <w:r w:rsidR="001270DC" w:rsidRPr="002E37CC">
              <w:rPr>
                <w:rFonts w:ascii="Arial Narrow" w:hAnsi="Arial Narrow" w:cs="ArialNarrow,Bold"/>
                <w:bCs/>
                <w:sz w:val="22"/>
                <w:szCs w:val="22"/>
              </w:rPr>
              <w:t xml:space="preserve">c] Odprava napak v roku največ treh (3) dni od </w:t>
            </w:r>
            <w:r w:rsidR="001270DC" w:rsidRPr="002E37CC">
              <w:rPr>
                <w:rFonts w:ascii="Arial Narrow" w:hAnsi="Arial Narrow"/>
                <w:sz w:val="22"/>
                <w:szCs w:val="22"/>
              </w:rPr>
              <w:t xml:space="preserve">oddaje obvestila o napaki. </w:t>
            </w:r>
          </w:p>
          <w:p w14:paraId="1DF248A6" w14:textId="3DFB4DE1" w:rsidR="001270DC" w:rsidRPr="002E37CC" w:rsidRDefault="00C3331B" w:rsidP="00C3331B">
            <w:pPr>
              <w:spacing w:before="120"/>
              <w:jc w:val="both"/>
              <w:rPr>
                <w:rFonts w:ascii="Arial Narrow" w:hAnsi="Arial Narrow"/>
                <w:sz w:val="22"/>
                <w:szCs w:val="22"/>
              </w:rPr>
            </w:pPr>
            <w:r w:rsidRPr="002E37CC">
              <w:rPr>
                <w:rFonts w:ascii="Arial Narrow" w:hAnsi="Arial Narrow" w:cs="ArialNarrow,Bold"/>
                <w:bCs/>
                <w:sz w:val="22"/>
                <w:szCs w:val="22"/>
              </w:rPr>
              <w:t>[6</w:t>
            </w:r>
            <w:r w:rsidR="001270DC" w:rsidRPr="002E37CC">
              <w:rPr>
                <w:rFonts w:ascii="Arial Narrow" w:hAnsi="Arial Narrow" w:cs="ArialNarrow,Bold"/>
                <w:bCs/>
                <w:sz w:val="22"/>
                <w:szCs w:val="22"/>
              </w:rPr>
              <w:t xml:space="preserve">d] Rok za odpravo velikih napak </w:t>
            </w:r>
            <w:r w:rsidR="001270DC" w:rsidRPr="002E37CC">
              <w:rPr>
                <w:rFonts w:ascii="Arial Narrow" w:hAnsi="Arial Narrow"/>
                <w:sz w:val="22"/>
                <w:szCs w:val="22"/>
              </w:rPr>
              <w:t>se opredeli v dogovoru med uporabnikom in serviserjem.</w:t>
            </w:r>
          </w:p>
          <w:p w14:paraId="72D9C3DF" w14:textId="07FE957D" w:rsidR="001270DC" w:rsidRPr="002E37CC" w:rsidRDefault="00C3331B" w:rsidP="00C3331B">
            <w:pPr>
              <w:tabs>
                <w:tab w:val="left" w:pos="8103"/>
              </w:tabs>
              <w:spacing w:before="120"/>
              <w:jc w:val="both"/>
              <w:rPr>
                <w:rFonts w:ascii="Arial Narrow" w:hAnsi="Arial Narrow"/>
                <w:sz w:val="22"/>
                <w:szCs w:val="22"/>
              </w:rPr>
            </w:pPr>
            <w:r w:rsidRPr="002E37CC">
              <w:rPr>
                <w:rFonts w:ascii="Arial Narrow" w:hAnsi="Arial Narrow" w:cs="ArialNarrow,Bold"/>
                <w:bCs/>
                <w:sz w:val="22"/>
                <w:szCs w:val="22"/>
              </w:rPr>
              <w:t>[6</w:t>
            </w:r>
            <w:r w:rsidR="001270DC" w:rsidRPr="002E37CC">
              <w:rPr>
                <w:rFonts w:ascii="Arial Narrow" w:hAnsi="Arial Narrow" w:cs="ArialNarrow,Bold"/>
                <w:bCs/>
                <w:sz w:val="22"/>
                <w:szCs w:val="22"/>
              </w:rPr>
              <w:t xml:space="preserve">e] </w:t>
            </w:r>
            <w:r w:rsidR="001270DC" w:rsidRPr="002E37CC">
              <w:rPr>
                <w:rFonts w:ascii="Arial Narrow" w:hAnsi="Arial Narrow"/>
                <w:sz w:val="22"/>
                <w:szCs w:val="22"/>
              </w:rPr>
              <w:t xml:space="preserve">Redne servise uporabnik in serviser načrtujeta v naprej. </w:t>
            </w:r>
          </w:p>
          <w:p w14:paraId="273C2B5D" w14:textId="03C0E0F0" w:rsidR="001270DC" w:rsidRPr="002E37CC" w:rsidRDefault="00C3331B" w:rsidP="00C3331B">
            <w:pPr>
              <w:spacing w:before="120"/>
              <w:jc w:val="both"/>
              <w:rPr>
                <w:rFonts w:ascii="Arial Narrow" w:hAnsi="Arial Narrow"/>
                <w:sz w:val="22"/>
                <w:szCs w:val="22"/>
              </w:rPr>
            </w:pPr>
            <w:r w:rsidRPr="002E37CC">
              <w:rPr>
                <w:rFonts w:ascii="Arial Narrow" w:hAnsi="Arial Narrow" w:cs="ArialNarrow,Bold"/>
                <w:bCs/>
                <w:sz w:val="22"/>
                <w:szCs w:val="22"/>
              </w:rPr>
              <w:t>[6</w:t>
            </w:r>
            <w:r w:rsidR="001270DC" w:rsidRPr="002E37CC">
              <w:rPr>
                <w:rFonts w:ascii="Arial Narrow" w:hAnsi="Arial Narrow" w:cs="ArialNarrow,Bold"/>
                <w:bCs/>
                <w:sz w:val="22"/>
                <w:szCs w:val="22"/>
              </w:rPr>
              <w:t xml:space="preserve">f] </w:t>
            </w:r>
            <w:r w:rsidR="001270DC" w:rsidRPr="002E37CC">
              <w:rPr>
                <w:rFonts w:ascii="Arial Narrow" w:hAnsi="Arial Narrow"/>
                <w:sz w:val="22"/>
                <w:szCs w:val="22"/>
              </w:rPr>
              <w:t>Popravila ki jih uporabnik opredeli kot nujna se obravnava prednostno!</w:t>
            </w:r>
          </w:p>
          <w:p w14:paraId="4A58513F" w14:textId="2B75BDBA" w:rsidR="001270DC" w:rsidRPr="002E37CC" w:rsidRDefault="00C3331B" w:rsidP="00C3331B">
            <w:pPr>
              <w:spacing w:before="120"/>
              <w:jc w:val="both"/>
              <w:rPr>
                <w:rFonts w:ascii="Arial Narrow" w:hAnsi="Arial Narrow" w:cs="ArialNarrow,Bold"/>
                <w:bCs/>
                <w:sz w:val="22"/>
                <w:szCs w:val="22"/>
              </w:rPr>
            </w:pPr>
            <w:r w:rsidRPr="002E37CC">
              <w:rPr>
                <w:rFonts w:ascii="Arial Narrow" w:hAnsi="Arial Narrow" w:cs="ArialNarrow,Bold"/>
                <w:bCs/>
                <w:sz w:val="22"/>
                <w:szCs w:val="22"/>
              </w:rPr>
              <w:t>[6</w:t>
            </w:r>
            <w:r w:rsidR="001270DC" w:rsidRPr="002E37CC">
              <w:rPr>
                <w:rFonts w:ascii="Arial Narrow" w:hAnsi="Arial Narrow" w:cs="ArialNarrow,Bold"/>
                <w:bCs/>
                <w:sz w:val="22"/>
                <w:szCs w:val="22"/>
              </w:rPr>
              <w:t xml:space="preserve">g] Vsa dela, povezana z </w:t>
            </w:r>
            <w:r w:rsidR="001270DC" w:rsidRPr="002E37CC">
              <w:rPr>
                <w:rFonts w:ascii="Arial Narrow" w:hAnsi="Arial Narrow" w:cs="Arial"/>
                <w:sz w:val="22"/>
                <w:szCs w:val="22"/>
              </w:rPr>
              <w:t xml:space="preserve">garancijskimi upravičenji, </w:t>
            </w:r>
            <w:r w:rsidR="001270DC" w:rsidRPr="002E37CC">
              <w:rPr>
                <w:rFonts w:ascii="Arial Narrow" w:eastAsia="ArialNarrow" w:hAnsi="Arial Narrow" w:cs="ArialNarrow"/>
                <w:sz w:val="22"/>
                <w:szCs w:val="22"/>
              </w:rPr>
              <w:t>vzdrževanjem, servisiranjem in popravilom</w:t>
            </w:r>
            <w:r w:rsidR="001270DC" w:rsidRPr="002E37CC">
              <w:rPr>
                <w:rFonts w:ascii="Arial Narrow" w:hAnsi="Arial Narrow" w:cs="ArialNarrow,Bold"/>
                <w:bCs/>
                <w:sz w:val="22"/>
                <w:szCs w:val="22"/>
              </w:rPr>
              <w:t xml:space="preserve"> OTP </w:t>
            </w:r>
            <w:r w:rsidR="001270DC" w:rsidRPr="002E37CC">
              <w:rPr>
                <w:rFonts w:ascii="Arial Narrow" w:eastAsia="ArialNarrow" w:hAnsi="Arial Narrow" w:cs="ArialNarrow"/>
                <w:sz w:val="22"/>
                <w:szCs w:val="22"/>
              </w:rPr>
              <w:t xml:space="preserve">iz predhodne tč. 3, </w:t>
            </w:r>
            <w:r w:rsidR="001270DC" w:rsidRPr="002E37CC">
              <w:rPr>
                <w:rFonts w:ascii="Arial Narrow" w:hAnsi="Arial Narrow" w:cs="ArialNarrow,Bold"/>
                <w:bCs/>
                <w:sz w:val="22"/>
                <w:szCs w:val="22"/>
              </w:rPr>
              <w:t>se v garancijski dobi</w:t>
            </w:r>
            <w:r w:rsidR="001270DC" w:rsidRPr="002E37CC">
              <w:rPr>
                <w:rFonts w:ascii="Arial Narrow" w:hAnsi="Arial Narrow" w:cs="Arial"/>
                <w:sz w:val="22"/>
                <w:szCs w:val="22"/>
              </w:rPr>
              <w:t xml:space="preserve"> </w:t>
            </w:r>
            <w:r w:rsidR="001270DC" w:rsidRPr="002E37CC">
              <w:rPr>
                <w:rFonts w:ascii="Arial Narrow" w:hAnsi="Arial Narrow"/>
                <w:sz w:val="22"/>
                <w:szCs w:val="22"/>
              </w:rPr>
              <w:t>opravi pri uporabniku; v primeru, ko del ni mogoče opraviti pri uporabniku, ponudnik/dobavitelj prevzema vse stroške, povezane z organizacijo, zavarovanjem in prevozom/pošiljanjem opreme na popravilo in nazaj k uporabniku.</w:t>
            </w:r>
          </w:p>
          <w:p w14:paraId="440BC49D" w14:textId="109AC760" w:rsidR="001270DC" w:rsidRPr="002E37CC" w:rsidRDefault="00C3331B" w:rsidP="00C3331B">
            <w:pPr>
              <w:autoSpaceDE w:val="0"/>
              <w:autoSpaceDN w:val="0"/>
              <w:adjustRightInd w:val="0"/>
              <w:spacing w:before="120"/>
              <w:jc w:val="both"/>
              <w:rPr>
                <w:rFonts w:ascii="Arial Narrow" w:hAnsi="Arial Narrow"/>
                <w:sz w:val="22"/>
                <w:szCs w:val="22"/>
              </w:rPr>
            </w:pPr>
            <w:r w:rsidRPr="002E37CC">
              <w:rPr>
                <w:rFonts w:ascii="Arial Narrow" w:hAnsi="Arial Narrow" w:cs="ArialNarrow,Bold"/>
                <w:bCs/>
                <w:sz w:val="22"/>
                <w:szCs w:val="22"/>
              </w:rPr>
              <w:t>[6</w:t>
            </w:r>
            <w:r w:rsidR="001270DC" w:rsidRPr="002E37CC">
              <w:rPr>
                <w:rFonts w:ascii="Arial Narrow" w:hAnsi="Arial Narrow" w:cs="ArialNarrow,Bold"/>
                <w:bCs/>
                <w:sz w:val="22"/>
                <w:szCs w:val="22"/>
              </w:rPr>
              <w:t>h]</w:t>
            </w:r>
            <w:r w:rsidR="001270DC" w:rsidRPr="002E37CC">
              <w:rPr>
                <w:rFonts w:ascii="Arial Narrow" w:hAnsi="Arial Narrow"/>
                <w:sz w:val="22"/>
                <w:szCs w:val="22"/>
              </w:rPr>
              <w:t xml:space="preserve"> Prijavo napake ponudniku/dobavitelju/serviserju sporoči kontaktna oseba uporabnika oz. z njegove strani pooblaščena oseba po elektronski pošti in telefonsko na kontakt, naveden v tabeli »Kontaktni podatki«.</w:t>
            </w:r>
          </w:p>
        </w:tc>
      </w:tr>
      <w:tr w:rsidR="001270DC" w:rsidRPr="002E37CC" w14:paraId="5C673679" w14:textId="77777777" w:rsidTr="0072249E">
        <w:trPr>
          <w:trHeight w:val="567"/>
        </w:trPr>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56538020" w14:textId="41CBBE2D" w:rsidR="001270DC" w:rsidRPr="002E37CC" w:rsidRDefault="00C3331B" w:rsidP="001270DC">
            <w:pPr>
              <w:jc w:val="both"/>
              <w:rPr>
                <w:rFonts w:ascii="Arial Narrow" w:hAnsi="Arial Narrow" w:cs="Arial"/>
                <w:sz w:val="22"/>
                <w:szCs w:val="22"/>
              </w:rPr>
            </w:pPr>
            <w:r w:rsidRPr="002E37CC">
              <w:rPr>
                <w:rFonts w:ascii="Arial Narrow" w:hAnsi="Arial Narrow" w:cs="ArialNarrow,Bold"/>
                <w:b/>
                <w:bCs/>
                <w:sz w:val="22"/>
                <w:szCs w:val="22"/>
              </w:rPr>
              <w:t>[7</w:t>
            </w:r>
            <w:r w:rsidR="001270DC" w:rsidRPr="002E37CC">
              <w:rPr>
                <w:rFonts w:ascii="Arial Narrow" w:hAnsi="Arial Narrow" w:cs="ArialNarrow,Bold"/>
                <w:b/>
                <w:bCs/>
                <w:sz w:val="22"/>
                <w:szCs w:val="22"/>
              </w:rPr>
              <w:t>]</w:t>
            </w:r>
            <w:r w:rsidR="001270DC" w:rsidRPr="002E37CC">
              <w:rPr>
                <w:rFonts w:ascii="Arial Narrow" w:hAnsi="Arial Narrow" w:cs="ArialNarrow,Bold"/>
                <w:bCs/>
                <w:sz w:val="22"/>
                <w:szCs w:val="22"/>
              </w:rPr>
              <w:t xml:space="preserve"> </w:t>
            </w:r>
            <w:r w:rsidR="001270DC" w:rsidRPr="002E37CC">
              <w:rPr>
                <w:rFonts w:ascii="Arial Narrow" w:hAnsi="Arial Narrow" w:cs="Arial"/>
                <w:sz w:val="22"/>
                <w:szCs w:val="22"/>
              </w:rPr>
              <w:t>Da se poleg, v garancijski dobi zahtevanega vzdrževanja OTP ter oskrbe z originalnimi rezervnimi deli, zavezujemo zagotavljati tudi vzdrževanje, servis in popravilo ter oskrbo z rezervnimi deli za vso ponujeno OTP, še najmanj v času življenjske dobe opreme – predvidena življenjska doba opreme znaša najmanj sedem (7) let.</w:t>
            </w:r>
          </w:p>
        </w:tc>
      </w:tr>
      <w:tr w:rsidR="001270DC" w:rsidRPr="002E37CC" w14:paraId="1B360CF4" w14:textId="77777777" w:rsidTr="0072249E">
        <w:trPr>
          <w:trHeight w:val="567"/>
        </w:trPr>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18B2B77E" w14:textId="302E670B" w:rsidR="001270DC" w:rsidRPr="002E37CC" w:rsidRDefault="00C3331B" w:rsidP="001270DC">
            <w:pPr>
              <w:jc w:val="both"/>
              <w:rPr>
                <w:rFonts w:ascii="Arial Narrow" w:hAnsi="Arial Narrow" w:cs="Arial"/>
                <w:sz w:val="22"/>
                <w:szCs w:val="22"/>
              </w:rPr>
            </w:pPr>
            <w:r w:rsidRPr="002E37CC">
              <w:rPr>
                <w:rFonts w:ascii="Arial Narrow" w:hAnsi="Arial Narrow" w:cs="ArialNarrow,Bold"/>
                <w:b/>
                <w:bCs/>
                <w:sz w:val="22"/>
                <w:szCs w:val="22"/>
              </w:rPr>
              <w:t>[8</w:t>
            </w:r>
            <w:r w:rsidR="001270DC" w:rsidRPr="002E37CC">
              <w:rPr>
                <w:rFonts w:ascii="Arial Narrow" w:hAnsi="Arial Narrow" w:cs="ArialNarrow,Bold"/>
                <w:b/>
                <w:bCs/>
                <w:sz w:val="22"/>
                <w:szCs w:val="22"/>
              </w:rPr>
              <w:t>]</w:t>
            </w:r>
            <w:r w:rsidR="001270DC" w:rsidRPr="002E37CC">
              <w:rPr>
                <w:rFonts w:ascii="Arial Narrow" w:hAnsi="Arial Narrow" w:cs="ArialNarrow,Bold"/>
                <w:bCs/>
                <w:sz w:val="22"/>
                <w:szCs w:val="22"/>
              </w:rPr>
              <w:t xml:space="preserve"> </w:t>
            </w:r>
            <w:r w:rsidR="001270DC" w:rsidRPr="002E37CC">
              <w:rPr>
                <w:rFonts w:ascii="Arial Narrow" w:hAnsi="Arial Narrow" w:cs="Arial"/>
                <w:sz w:val="22"/>
                <w:szCs w:val="22"/>
              </w:rPr>
              <w:t>Da bomo za učinkovito in varno uporabo ter delovanje OTP (posebej tiste, s katero uporabnik še ne razpolaga) zagotovili: usposabljanje (šolanje) v prostorih naročnika za 2 delavca naročnika, ki jih bo določil uporabnik.</w:t>
            </w:r>
          </w:p>
        </w:tc>
      </w:tr>
    </w:tbl>
    <w:p w14:paraId="08EC5BF0" w14:textId="77777777" w:rsidR="001270DC" w:rsidRPr="002E37CC" w:rsidRDefault="001270DC" w:rsidP="001270DC">
      <w:pPr>
        <w:rPr>
          <w:rFonts w:ascii="Arial Narrow" w:hAnsi="Arial Narrow"/>
          <w:sz w:val="23"/>
          <w:szCs w:val="23"/>
        </w:rPr>
        <w:sectPr w:rsidR="001270DC" w:rsidRPr="002E37CC" w:rsidSect="00266EDA">
          <w:pgSz w:w="11906" w:h="16838"/>
          <w:pgMar w:top="1418" w:right="1134" w:bottom="1134" w:left="1418" w:header="709" w:footer="709" w:gutter="0"/>
          <w:cols w:space="708"/>
          <w:docGrid w:linePitch="360"/>
        </w:sectPr>
      </w:pPr>
    </w:p>
    <w:tbl>
      <w:tblPr>
        <w:tblW w:w="15445" w:type="dxa"/>
        <w:jc w:val="center"/>
        <w:tblLayout w:type="fixed"/>
        <w:tblCellMar>
          <w:left w:w="0" w:type="dxa"/>
          <w:right w:w="0" w:type="dxa"/>
        </w:tblCellMar>
        <w:tblLook w:val="01E0" w:firstRow="1" w:lastRow="1" w:firstColumn="1" w:lastColumn="1" w:noHBand="0" w:noVBand="0"/>
      </w:tblPr>
      <w:tblGrid>
        <w:gridCol w:w="420"/>
        <w:gridCol w:w="3543"/>
        <w:gridCol w:w="785"/>
        <w:gridCol w:w="786"/>
        <w:gridCol w:w="2682"/>
        <w:gridCol w:w="4252"/>
        <w:gridCol w:w="1888"/>
        <w:gridCol w:w="1089"/>
      </w:tblGrid>
      <w:tr w:rsidR="00FC0931" w:rsidRPr="002E37CC" w14:paraId="1C5C4EB7" w14:textId="010A3322" w:rsidTr="00764837">
        <w:trPr>
          <w:trHeight w:hRule="exact" w:val="450"/>
          <w:jc w:val="center"/>
        </w:trPr>
        <w:tc>
          <w:tcPr>
            <w:tcW w:w="15445" w:type="dxa"/>
            <w:gridSpan w:val="8"/>
            <w:tcBorders>
              <w:top w:val="single" w:sz="5" w:space="0" w:color="000000"/>
              <w:left w:val="single" w:sz="5" w:space="0" w:color="000000"/>
              <w:bottom w:val="nil"/>
              <w:right w:val="single" w:sz="5" w:space="0" w:color="000000"/>
            </w:tcBorders>
            <w:vAlign w:val="center"/>
          </w:tcPr>
          <w:p w14:paraId="7F583EE5" w14:textId="388204A8" w:rsidR="00FC0931" w:rsidRPr="002E37CC" w:rsidRDefault="00FC0931" w:rsidP="001270DC">
            <w:pPr>
              <w:jc w:val="center"/>
              <w:rPr>
                <w:rFonts w:ascii="Arial Narrow" w:hAnsi="Arial Narrow"/>
                <w:b/>
                <w:sz w:val="28"/>
                <w:szCs w:val="28"/>
              </w:rPr>
            </w:pPr>
            <w:r w:rsidRPr="002E37CC">
              <w:rPr>
                <w:rFonts w:ascii="Arial Narrow" w:hAnsi="Arial Narrow"/>
                <w:b/>
                <w:sz w:val="28"/>
                <w:szCs w:val="28"/>
              </w:rPr>
              <w:lastRenderedPageBreak/>
              <w:t>K O N T A K T N I   P O D A T K I</w:t>
            </w:r>
          </w:p>
        </w:tc>
      </w:tr>
      <w:tr w:rsidR="00FC0931" w:rsidRPr="002E37CC" w14:paraId="48CFABB9" w14:textId="3E433DCE" w:rsidTr="00C11E76">
        <w:trPr>
          <w:trHeight w:val="505"/>
          <w:jc w:val="center"/>
        </w:trPr>
        <w:tc>
          <w:tcPr>
            <w:tcW w:w="420" w:type="dxa"/>
            <w:vMerge w:val="restart"/>
            <w:tcBorders>
              <w:top w:val="single" w:sz="6" w:space="0" w:color="000000"/>
              <w:left w:val="single" w:sz="6" w:space="0" w:color="000000"/>
              <w:right w:val="single" w:sz="6" w:space="0" w:color="000000"/>
            </w:tcBorders>
            <w:vAlign w:val="center"/>
          </w:tcPr>
          <w:p w14:paraId="1C448073" w14:textId="77777777" w:rsidR="00FC0931" w:rsidRPr="002E37CC" w:rsidRDefault="00FC0931" w:rsidP="001270DC">
            <w:pPr>
              <w:jc w:val="center"/>
              <w:rPr>
                <w:rFonts w:ascii="Arial Narrow" w:hAnsi="Arial Narrow" w:cs="Arial"/>
                <w:bCs/>
                <w:sz w:val="22"/>
                <w:szCs w:val="22"/>
              </w:rPr>
            </w:pPr>
            <w:proofErr w:type="spellStart"/>
            <w:r w:rsidRPr="002E37CC">
              <w:rPr>
                <w:rFonts w:ascii="Arial Narrow" w:hAnsi="Arial Narrow" w:cs="Arial"/>
                <w:bCs/>
                <w:sz w:val="22"/>
                <w:szCs w:val="22"/>
              </w:rPr>
              <w:t>zap.št</w:t>
            </w:r>
            <w:proofErr w:type="spellEnd"/>
            <w:r w:rsidRPr="002E37CC">
              <w:rPr>
                <w:rFonts w:ascii="Arial Narrow" w:hAnsi="Arial Narrow" w:cs="Arial"/>
                <w:bCs/>
                <w:sz w:val="22"/>
                <w:szCs w:val="22"/>
              </w:rPr>
              <w:t>.</w:t>
            </w:r>
          </w:p>
        </w:tc>
        <w:tc>
          <w:tcPr>
            <w:tcW w:w="3543" w:type="dxa"/>
            <w:vMerge w:val="restart"/>
            <w:tcBorders>
              <w:top w:val="single" w:sz="6" w:space="0" w:color="000000"/>
              <w:left w:val="single" w:sz="6" w:space="0" w:color="000000"/>
              <w:right w:val="single" w:sz="6" w:space="0" w:color="000000"/>
            </w:tcBorders>
            <w:vAlign w:val="center"/>
          </w:tcPr>
          <w:p w14:paraId="0B007793" w14:textId="77777777" w:rsidR="00FC0931" w:rsidRPr="002E37CC" w:rsidRDefault="00FC0931" w:rsidP="001270DC">
            <w:pPr>
              <w:jc w:val="center"/>
              <w:rPr>
                <w:rFonts w:ascii="Arial Narrow" w:hAnsi="Arial Narrow" w:cs="Arial"/>
                <w:b/>
                <w:bCs/>
                <w:sz w:val="22"/>
                <w:szCs w:val="22"/>
              </w:rPr>
            </w:pPr>
            <w:r w:rsidRPr="002E37CC">
              <w:rPr>
                <w:rFonts w:ascii="Arial Narrow" w:hAnsi="Arial Narrow" w:cs="Arial"/>
                <w:b/>
                <w:bCs/>
                <w:sz w:val="22"/>
                <w:szCs w:val="22"/>
              </w:rPr>
              <w:t>OPREMA</w:t>
            </w:r>
          </w:p>
        </w:tc>
        <w:tc>
          <w:tcPr>
            <w:tcW w:w="785" w:type="dxa"/>
            <w:vMerge w:val="restart"/>
            <w:tcBorders>
              <w:top w:val="single" w:sz="5" w:space="0" w:color="000000"/>
              <w:left w:val="single" w:sz="5" w:space="0" w:color="000000"/>
              <w:right w:val="single" w:sz="5" w:space="0" w:color="000000"/>
            </w:tcBorders>
            <w:vAlign w:val="center"/>
          </w:tcPr>
          <w:p w14:paraId="328E8BF5" w14:textId="4390B0C1" w:rsidR="00C11E76" w:rsidRPr="002E37CC" w:rsidRDefault="00FC0931" w:rsidP="001270DC">
            <w:pPr>
              <w:jc w:val="center"/>
              <w:rPr>
                <w:rFonts w:ascii="Arial Narrow" w:hAnsi="Arial Narrow" w:cs="Arial"/>
                <w:bCs/>
                <w:sz w:val="22"/>
                <w:szCs w:val="22"/>
              </w:rPr>
            </w:pPr>
            <w:proofErr w:type="spellStart"/>
            <w:r w:rsidRPr="002E37CC">
              <w:rPr>
                <w:rFonts w:ascii="Arial Narrow" w:hAnsi="Arial Narrow" w:cs="Arial"/>
                <w:bCs/>
                <w:sz w:val="22"/>
                <w:szCs w:val="22"/>
              </w:rPr>
              <w:t>gar</w:t>
            </w:r>
            <w:r w:rsidR="00582A92" w:rsidRPr="002E37CC">
              <w:rPr>
                <w:rFonts w:ascii="Arial Narrow" w:hAnsi="Arial Narrow" w:cs="Arial"/>
                <w:bCs/>
                <w:sz w:val="22"/>
                <w:szCs w:val="22"/>
              </w:rPr>
              <w:t>anc</w:t>
            </w:r>
            <w:proofErr w:type="spellEnd"/>
            <w:r w:rsidRPr="002E37CC">
              <w:rPr>
                <w:rFonts w:ascii="Arial Narrow" w:hAnsi="Arial Narrow" w:cs="Arial"/>
                <w:bCs/>
                <w:sz w:val="22"/>
                <w:szCs w:val="22"/>
              </w:rPr>
              <w:t xml:space="preserve">. </w:t>
            </w:r>
          </w:p>
          <w:p w14:paraId="2BF7F3EE" w14:textId="219C0D5F"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doba</w:t>
            </w:r>
          </w:p>
          <w:p w14:paraId="6255CDC5"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(mes.)</w:t>
            </w:r>
          </w:p>
        </w:tc>
        <w:tc>
          <w:tcPr>
            <w:tcW w:w="786" w:type="dxa"/>
            <w:vMerge w:val="restart"/>
            <w:tcBorders>
              <w:top w:val="single" w:sz="5" w:space="0" w:color="000000"/>
              <w:left w:val="single" w:sz="5" w:space="0" w:color="000000"/>
              <w:right w:val="single" w:sz="4" w:space="0" w:color="auto"/>
            </w:tcBorders>
            <w:vAlign w:val="center"/>
          </w:tcPr>
          <w:p w14:paraId="4B78576B" w14:textId="77777777" w:rsidR="00E717D4" w:rsidRPr="002E37CC" w:rsidRDefault="00E717D4" w:rsidP="00E717D4">
            <w:pPr>
              <w:jc w:val="center"/>
              <w:rPr>
                <w:rFonts w:ascii="Arial Narrow" w:hAnsi="Arial Narrow" w:cs="Arial"/>
                <w:bCs/>
                <w:sz w:val="22"/>
                <w:szCs w:val="22"/>
              </w:rPr>
            </w:pPr>
            <w:r w:rsidRPr="002E37CC">
              <w:rPr>
                <w:rFonts w:ascii="Arial Narrow" w:hAnsi="Arial Narrow" w:cs="Arial"/>
                <w:bCs/>
                <w:sz w:val="22"/>
                <w:szCs w:val="22"/>
              </w:rPr>
              <w:t>št.</w:t>
            </w:r>
          </w:p>
          <w:p w14:paraId="62BE7BD6" w14:textId="77777777" w:rsidR="00E717D4" w:rsidRPr="002E37CC" w:rsidRDefault="00E717D4" w:rsidP="00E717D4">
            <w:pPr>
              <w:rPr>
                <w:rFonts w:ascii="Arial Narrow" w:hAnsi="Arial Narrow" w:cs="Arial"/>
                <w:bCs/>
                <w:sz w:val="22"/>
                <w:szCs w:val="22"/>
              </w:rPr>
            </w:pPr>
            <w:r w:rsidRPr="002E37CC">
              <w:rPr>
                <w:rFonts w:ascii="Arial Narrow" w:hAnsi="Arial Narrow" w:cs="Arial"/>
                <w:bCs/>
                <w:sz w:val="22"/>
                <w:szCs w:val="22"/>
              </w:rPr>
              <w:t>servisov</w:t>
            </w:r>
          </w:p>
          <w:p w14:paraId="10C3F661" w14:textId="40A1A406" w:rsidR="00FC0931" w:rsidRPr="002E37CC" w:rsidRDefault="00E717D4" w:rsidP="00E717D4">
            <w:pPr>
              <w:rPr>
                <w:rFonts w:ascii="Arial Narrow" w:hAnsi="Arial Narrow" w:cs="Arial"/>
                <w:bCs/>
                <w:sz w:val="22"/>
                <w:szCs w:val="22"/>
              </w:rPr>
            </w:pPr>
            <w:r w:rsidRPr="002E37CC">
              <w:rPr>
                <w:rFonts w:ascii="Arial Narrow" w:hAnsi="Arial Narrow" w:cs="Arial"/>
                <w:bCs/>
                <w:sz w:val="22"/>
                <w:szCs w:val="22"/>
              </w:rPr>
              <w:t>na 1. leto</w:t>
            </w:r>
          </w:p>
        </w:tc>
        <w:tc>
          <w:tcPr>
            <w:tcW w:w="9911" w:type="dxa"/>
            <w:gridSpan w:val="4"/>
            <w:tcBorders>
              <w:top w:val="single" w:sz="5" w:space="0" w:color="000000"/>
              <w:left w:val="single" w:sz="4" w:space="0" w:color="auto"/>
              <w:bottom w:val="dashed" w:sz="4" w:space="0" w:color="auto"/>
              <w:right w:val="single" w:sz="5" w:space="0" w:color="000000"/>
            </w:tcBorders>
            <w:vAlign w:val="center"/>
          </w:tcPr>
          <w:p w14:paraId="34A6E100" w14:textId="4211BDB1" w:rsidR="00FC0931" w:rsidRPr="002E37CC" w:rsidRDefault="00FC0931" w:rsidP="001270DC">
            <w:pPr>
              <w:jc w:val="center"/>
              <w:rPr>
                <w:rFonts w:ascii="Arial Narrow" w:hAnsi="Arial Narrow" w:cs="Arial"/>
                <w:b/>
                <w:bCs/>
                <w:sz w:val="22"/>
                <w:szCs w:val="22"/>
              </w:rPr>
            </w:pPr>
            <w:r w:rsidRPr="002E37CC">
              <w:rPr>
                <w:rFonts w:ascii="Arial Narrow" w:hAnsi="Arial Narrow" w:cs="Arial"/>
                <w:bCs/>
                <w:sz w:val="22"/>
                <w:szCs w:val="22"/>
              </w:rPr>
              <w:t>naziv in naslov servisa/serviserja</w:t>
            </w:r>
          </w:p>
        </w:tc>
      </w:tr>
      <w:tr w:rsidR="00FC0931" w:rsidRPr="002E37CC" w14:paraId="555723FE" w14:textId="77777777" w:rsidTr="00C11E76">
        <w:trPr>
          <w:trHeight w:val="505"/>
          <w:jc w:val="center"/>
        </w:trPr>
        <w:tc>
          <w:tcPr>
            <w:tcW w:w="420" w:type="dxa"/>
            <w:vMerge/>
            <w:tcBorders>
              <w:left w:val="single" w:sz="6" w:space="0" w:color="000000"/>
              <w:bottom w:val="single" w:sz="6" w:space="0" w:color="000000"/>
              <w:right w:val="single" w:sz="6" w:space="0" w:color="000000"/>
            </w:tcBorders>
          </w:tcPr>
          <w:p w14:paraId="61FBB2CB" w14:textId="59A34251" w:rsidR="00FC0931" w:rsidRPr="002E37CC" w:rsidRDefault="00FC0931" w:rsidP="001270DC">
            <w:pPr>
              <w:jc w:val="center"/>
              <w:rPr>
                <w:rFonts w:ascii="Arial Narrow" w:hAnsi="Arial Narrow" w:cs="Arial"/>
                <w:bCs/>
                <w:sz w:val="22"/>
                <w:szCs w:val="22"/>
              </w:rPr>
            </w:pPr>
          </w:p>
        </w:tc>
        <w:tc>
          <w:tcPr>
            <w:tcW w:w="3543" w:type="dxa"/>
            <w:vMerge/>
            <w:tcBorders>
              <w:left w:val="single" w:sz="6" w:space="0" w:color="000000"/>
              <w:bottom w:val="single" w:sz="6" w:space="0" w:color="000000"/>
              <w:right w:val="single" w:sz="6" w:space="0" w:color="000000"/>
            </w:tcBorders>
            <w:vAlign w:val="center"/>
          </w:tcPr>
          <w:p w14:paraId="100706BE" w14:textId="77777777" w:rsidR="00FC0931" w:rsidRPr="002E37CC" w:rsidRDefault="00FC0931" w:rsidP="001270DC">
            <w:pPr>
              <w:jc w:val="center"/>
              <w:rPr>
                <w:rFonts w:ascii="Arial Narrow" w:hAnsi="Arial Narrow" w:cs="Arial"/>
                <w:b/>
                <w:bCs/>
                <w:sz w:val="22"/>
                <w:szCs w:val="22"/>
              </w:rPr>
            </w:pPr>
          </w:p>
        </w:tc>
        <w:tc>
          <w:tcPr>
            <w:tcW w:w="785" w:type="dxa"/>
            <w:vMerge/>
            <w:tcBorders>
              <w:left w:val="single" w:sz="5" w:space="0" w:color="000000"/>
              <w:bottom w:val="single" w:sz="5" w:space="0" w:color="000000"/>
              <w:right w:val="single" w:sz="5" w:space="0" w:color="000000"/>
            </w:tcBorders>
            <w:vAlign w:val="center"/>
          </w:tcPr>
          <w:p w14:paraId="789A5733" w14:textId="77777777" w:rsidR="00FC0931" w:rsidRPr="002E37CC" w:rsidRDefault="00FC0931" w:rsidP="001270DC">
            <w:pPr>
              <w:jc w:val="center"/>
              <w:rPr>
                <w:rFonts w:ascii="Arial Narrow" w:hAnsi="Arial Narrow" w:cs="Arial"/>
                <w:bCs/>
                <w:sz w:val="22"/>
                <w:szCs w:val="22"/>
              </w:rPr>
            </w:pPr>
          </w:p>
        </w:tc>
        <w:tc>
          <w:tcPr>
            <w:tcW w:w="786" w:type="dxa"/>
            <w:vMerge/>
            <w:tcBorders>
              <w:left w:val="single" w:sz="5" w:space="0" w:color="000000"/>
              <w:bottom w:val="single" w:sz="5" w:space="0" w:color="000000"/>
              <w:right w:val="single" w:sz="4" w:space="0" w:color="auto"/>
            </w:tcBorders>
            <w:vAlign w:val="center"/>
          </w:tcPr>
          <w:p w14:paraId="0D3BE857" w14:textId="55E76322" w:rsidR="00FC0931" w:rsidRPr="002E37CC" w:rsidRDefault="00FC0931" w:rsidP="001270DC">
            <w:pPr>
              <w:jc w:val="center"/>
              <w:rPr>
                <w:rFonts w:ascii="Arial Narrow" w:hAnsi="Arial Narrow" w:cs="Arial"/>
                <w:bCs/>
                <w:sz w:val="22"/>
                <w:szCs w:val="22"/>
              </w:rPr>
            </w:pPr>
          </w:p>
        </w:tc>
        <w:tc>
          <w:tcPr>
            <w:tcW w:w="2682" w:type="dxa"/>
            <w:tcBorders>
              <w:top w:val="dashed" w:sz="4" w:space="0" w:color="auto"/>
              <w:left w:val="single" w:sz="4" w:space="0" w:color="auto"/>
              <w:bottom w:val="single" w:sz="5" w:space="0" w:color="000000"/>
              <w:right w:val="single" w:sz="5" w:space="0" w:color="000000"/>
            </w:tcBorders>
            <w:vAlign w:val="center"/>
          </w:tcPr>
          <w:p w14:paraId="3C68E8F7" w14:textId="77777777" w:rsidR="00FC0931" w:rsidRPr="002E37CC" w:rsidRDefault="00FC0931" w:rsidP="00FC0931">
            <w:pPr>
              <w:jc w:val="center"/>
              <w:rPr>
                <w:rFonts w:ascii="Arial Narrow" w:hAnsi="Arial Narrow" w:cs="Arial"/>
                <w:bCs/>
                <w:sz w:val="22"/>
                <w:szCs w:val="22"/>
              </w:rPr>
            </w:pPr>
            <w:r w:rsidRPr="002E37CC">
              <w:rPr>
                <w:rFonts w:ascii="Arial Narrow" w:hAnsi="Arial Narrow" w:cs="Arial"/>
                <w:bCs/>
                <w:sz w:val="22"/>
                <w:szCs w:val="22"/>
              </w:rPr>
              <w:t>kontaktna</w:t>
            </w:r>
          </w:p>
          <w:p w14:paraId="38EA1893" w14:textId="00275898" w:rsidR="00FC0931" w:rsidRPr="002E37CC" w:rsidRDefault="00380BFB" w:rsidP="001270DC">
            <w:pPr>
              <w:jc w:val="center"/>
              <w:rPr>
                <w:rFonts w:ascii="Arial Narrow" w:hAnsi="Arial Narrow" w:cs="Arial"/>
                <w:bCs/>
                <w:sz w:val="22"/>
                <w:szCs w:val="22"/>
              </w:rPr>
            </w:pPr>
            <w:r w:rsidRPr="002E37CC">
              <w:rPr>
                <w:rFonts w:ascii="Arial Narrow" w:hAnsi="Arial Narrow" w:cs="Arial"/>
                <w:bCs/>
                <w:sz w:val="22"/>
                <w:szCs w:val="22"/>
              </w:rPr>
              <w:t>oseba</w:t>
            </w:r>
          </w:p>
        </w:tc>
        <w:tc>
          <w:tcPr>
            <w:tcW w:w="4252" w:type="dxa"/>
            <w:tcBorders>
              <w:top w:val="dashed" w:sz="4" w:space="0" w:color="auto"/>
              <w:left w:val="single" w:sz="5" w:space="0" w:color="000000"/>
              <w:bottom w:val="single" w:sz="5" w:space="0" w:color="000000"/>
              <w:right w:val="single" w:sz="5" w:space="0" w:color="000000"/>
            </w:tcBorders>
            <w:vAlign w:val="center"/>
          </w:tcPr>
          <w:p w14:paraId="4E4CF6EB" w14:textId="63727472"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e-poštni</w:t>
            </w:r>
          </w:p>
          <w:p w14:paraId="79A980BD"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naslov</w:t>
            </w:r>
          </w:p>
        </w:tc>
        <w:tc>
          <w:tcPr>
            <w:tcW w:w="1888" w:type="dxa"/>
            <w:tcBorders>
              <w:top w:val="dashed" w:sz="4" w:space="0" w:color="auto"/>
              <w:left w:val="single" w:sz="5" w:space="0" w:color="000000"/>
              <w:bottom w:val="single" w:sz="5" w:space="0" w:color="000000"/>
              <w:right w:val="single" w:sz="5" w:space="0" w:color="000000"/>
            </w:tcBorders>
            <w:vAlign w:val="center"/>
          </w:tcPr>
          <w:p w14:paraId="76BCDE06"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telefonska</w:t>
            </w:r>
          </w:p>
          <w:p w14:paraId="469E86B0"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številka</w:t>
            </w:r>
          </w:p>
        </w:tc>
        <w:tc>
          <w:tcPr>
            <w:tcW w:w="1089" w:type="dxa"/>
            <w:tcBorders>
              <w:top w:val="dashed" w:sz="4" w:space="0" w:color="auto"/>
              <w:left w:val="single" w:sz="5" w:space="0" w:color="000000"/>
              <w:bottom w:val="single" w:sz="5" w:space="0" w:color="000000"/>
              <w:right w:val="single" w:sz="5" w:space="0" w:color="000000"/>
            </w:tcBorders>
            <w:vAlign w:val="center"/>
          </w:tcPr>
          <w:p w14:paraId="4AA1E72D"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dosegljivost</w:t>
            </w:r>
          </w:p>
          <w:p w14:paraId="402E9000"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(čas)</w:t>
            </w:r>
          </w:p>
        </w:tc>
      </w:tr>
      <w:tr w:rsidR="00FC0931" w:rsidRPr="002E37CC" w14:paraId="421EA6A8" w14:textId="77777777" w:rsidTr="00C11E76">
        <w:trPr>
          <w:trHeight w:hRule="exact" w:val="75"/>
          <w:jc w:val="center"/>
        </w:trPr>
        <w:tc>
          <w:tcPr>
            <w:tcW w:w="420" w:type="dxa"/>
            <w:tcBorders>
              <w:top w:val="single" w:sz="6" w:space="0" w:color="000000"/>
              <w:left w:val="single" w:sz="5" w:space="0" w:color="000000"/>
              <w:bottom w:val="single" w:sz="5" w:space="0" w:color="000000"/>
              <w:right w:val="single" w:sz="5" w:space="0" w:color="000000"/>
            </w:tcBorders>
          </w:tcPr>
          <w:p w14:paraId="0B0CB8DE" w14:textId="77777777" w:rsidR="00FC0931" w:rsidRPr="002E37CC" w:rsidRDefault="00FC0931" w:rsidP="001270DC">
            <w:pPr>
              <w:rPr>
                <w:rFonts w:ascii="Arial Narrow" w:hAnsi="Arial Narrow" w:cs="Arial"/>
                <w:bCs/>
                <w:sz w:val="22"/>
                <w:szCs w:val="22"/>
              </w:rPr>
            </w:pPr>
          </w:p>
        </w:tc>
        <w:tc>
          <w:tcPr>
            <w:tcW w:w="3543" w:type="dxa"/>
            <w:tcBorders>
              <w:top w:val="single" w:sz="6" w:space="0" w:color="000000"/>
              <w:left w:val="single" w:sz="5" w:space="0" w:color="000000"/>
              <w:bottom w:val="single" w:sz="5" w:space="0" w:color="000000"/>
              <w:right w:val="single" w:sz="5" w:space="0" w:color="000000"/>
            </w:tcBorders>
            <w:vAlign w:val="center"/>
          </w:tcPr>
          <w:p w14:paraId="021CDE37" w14:textId="77777777" w:rsidR="00FC0931" w:rsidRPr="002E37CC" w:rsidRDefault="00FC0931" w:rsidP="001270DC">
            <w:pPr>
              <w:rPr>
                <w:rFonts w:ascii="Arial Narrow" w:hAnsi="Arial Narrow" w:cs="Arial"/>
                <w:bCs/>
                <w:sz w:val="22"/>
                <w:szCs w:val="22"/>
              </w:rPr>
            </w:pPr>
          </w:p>
        </w:tc>
        <w:tc>
          <w:tcPr>
            <w:tcW w:w="785" w:type="dxa"/>
            <w:tcBorders>
              <w:top w:val="single" w:sz="5" w:space="0" w:color="000000"/>
              <w:left w:val="single" w:sz="5" w:space="0" w:color="000000"/>
              <w:bottom w:val="single" w:sz="5" w:space="0" w:color="000000"/>
              <w:right w:val="single" w:sz="5" w:space="0" w:color="000000"/>
            </w:tcBorders>
            <w:vAlign w:val="center"/>
          </w:tcPr>
          <w:p w14:paraId="288594FC" w14:textId="77777777" w:rsidR="00FC0931" w:rsidRPr="002E37CC" w:rsidRDefault="00FC0931" w:rsidP="001270DC">
            <w:pPr>
              <w:jc w:val="center"/>
              <w:rPr>
                <w:rFonts w:ascii="Arial Narrow" w:hAnsi="Arial Narrow" w:cs="Arial"/>
                <w:bCs/>
                <w:sz w:val="22"/>
                <w:szCs w:val="22"/>
              </w:rPr>
            </w:pPr>
          </w:p>
        </w:tc>
        <w:tc>
          <w:tcPr>
            <w:tcW w:w="786" w:type="dxa"/>
            <w:tcBorders>
              <w:top w:val="single" w:sz="5" w:space="0" w:color="000000"/>
              <w:left w:val="single" w:sz="5" w:space="0" w:color="000000"/>
              <w:bottom w:val="single" w:sz="5" w:space="0" w:color="000000"/>
              <w:right w:val="single" w:sz="4" w:space="0" w:color="auto"/>
            </w:tcBorders>
          </w:tcPr>
          <w:p w14:paraId="27B15973" w14:textId="77777777" w:rsidR="00FC0931" w:rsidRPr="002E37CC" w:rsidRDefault="00FC0931" w:rsidP="001270DC">
            <w:pPr>
              <w:jc w:val="right"/>
              <w:rPr>
                <w:rFonts w:ascii="Arial Narrow" w:hAnsi="Arial Narrow" w:cs="Arial"/>
                <w:bCs/>
                <w:sz w:val="22"/>
                <w:szCs w:val="22"/>
              </w:rPr>
            </w:pPr>
          </w:p>
        </w:tc>
        <w:tc>
          <w:tcPr>
            <w:tcW w:w="2682" w:type="dxa"/>
            <w:tcBorders>
              <w:top w:val="single" w:sz="5" w:space="0" w:color="000000"/>
              <w:left w:val="single" w:sz="4" w:space="0" w:color="auto"/>
              <w:bottom w:val="single" w:sz="5" w:space="0" w:color="000000"/>
              <w:right w:val="single" w:sz="5" w:space="0" w:color="000000"/>
            </w:tcBorders>
          </w:tcPr>
          <w:p w14:paraId="29C192EF" w14:textId="77777777" w:rsidR="00FC0931" w:rsidRPr="002E37CC" w:rsidRDefault="00FC0931" w:rsidP="001270DC">
            <w:pPr>
              <w:jc w:val="right"/>
              <w:rPr>
                <w:rFonts w:ascii="Arial Narrow" w:hAnsi="Arial Narrow" w:cs="Arial"/>
                <w:bCs/>
                <w:sz w:val="22"/>
                <w:szCs w:val="22"/>
              </w:rPr>
            </w:pPr>
          </w:p>
        </w:tc>
        <w:tc>
          <w:tcPr>
            <w:tcW w:w="4252" w:type="dxa"/>
            <w:tcBorders>
              <w:top w:val="single" w:sz="5" w:space="0" w:color="000000"/>
              <w:left w:val="single" w:sz="5" w:space="0" w:color="000000"/>
              <w:bottom w:val="single" w:sz="5" w:space="0" w:color="000000"/>
              <w:right w:val="single" w:sz="5" w:space="0" w:color="000000"/>
            </w:tcBorders>
            <w:vAlign w:val="center"/>
          </w:tcPr>
          <w:p w14:paraId="59C14959" w14:textId="2359092C" w:rsidR="00FC0931" w:rsidRPr="002E37CC" w:rsidRDefault="00FC0931" w:rsidP="001270DC">
            <w:pPr>
              <w:jc w:val="right"/>
              <w:rPr>
                <w:rFonts w:ascii="Arial Narrow" w:hAnsi="Arial Narrow" w:cs="Arial"/>
                <w:bCs/>
                <w:sz w:val="22"/>
                <w:szCs w:val="22"/>
              </w:rPr>
            </w:pPr>
          </w:p>
        </w:tc>
        <w:tc>
          <w:tcPr>
            <w:tcW w:w="1888" w:type="dxa"/>
            <w:tcBorders>
              <w:top w:val="single" w:sz="5" w:space="0" w:color="000000"/>
              <w:left w:val="single" w:sz="5" w:space="0" w:color="000000"/>
              <w:bottom w:val="single" w:sz="5" w:space="0" w:color="000000"/>
              <w:right w:val="single" w:sz="5" w:space="0" w:color="000000"/>
            </w:tcBorders>
            <w:vAlign w:val="center"/>
          </w:tcPr>
          <w:p w14:paraId="6727BA7D" w14:textId="77777777" w:rsidR="00FC0931" w:rsidRPr="002E37CC" w:rsidRDefault="00FC0931" w:rsidP="001270DC">
            <w:pPr>
              <w:jc w:val="right"/>
              <w:rPr>
                <w:rFonts w:ascii="Arial Narrow" w:hAnsi="Arial Narrow" w:cs="Arial"/>
                <w:bCs/>
                <w:sz w:val="22"/>
                <w:szCs w:val="22"/>
              </w:rPr>
            </w:pPr>
          </w:p>
        </w:tc>
        <w:tc>
          <w:tcPr>
            <w:tcW w:w="1089" w:type="dxa"/>
            <w:tcBorders>
              <w:top w:val="single" w:sz="5" w:space="0" w:color="000000"/>
              <w:left w:val="single" w:sz="5" w:space="0" w:color="000000"/>
              <w:bottom w:val="single" w:sz="5" w:space="0" w:color="000000"/>
              <w:right w:val="single" w:sz="5" w:space="0" w:color="000000"/>
            </w:tcBorders>
            <w:vAlign w:val="center"/>
          </w:tcPr>
          <w:p w14:paraId="7A2A4179" w14:textId="77777777" w:rsidR="00FC0931" w:rsidRPr="002E37CC" w:rsidRDefault="00FC0931" w:rsidP="001270DC">
            <w:pPr>
              <w:jc w:val="center"/>
              <w:rPr>
                <w:rFonts w:ascii="Arial Narrow" w:hAnsi="Arial Narrow" w:cs="Arial"/>
                <w:bCs/>
                <w:sz w:val="22"/>
                <w:szCs w:val="22"/>
              </w:rPr>
            </w:pPr>
          </w:p>
        </w:tc>
      </w:tr>
      <w:tr w:rsidR="00FC0931" w:rsidRPr="002E37CC" w14:paraId="0473938F" w14:textId="2A7A7275" w:rsidTr="003559DA">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2CEC63DB"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1</w:t>
            </w:r>
          </w:p>
        </w:tc>
        <w:tc>
          <w:tcPr>
            <w:tcW w:w="3543" w:type="dxa"/>
            <w:vMerge w:val="restart"/>
            <w:tcBorders>
              <w:top w:val="single" w:sz="12" w:space="0" w:color="auto"/>
              <w:left w:val="single" w:sz="6" w:space="0" w:color="000000"/>
              <w:right w:val="single" w:sz="6" w:space="0" w:color="000000"/>
            </w:tcBorders>
            <w:vAlign w:val="center"/>
          </w:tcPr>
          <w:p w14:paraId="03BFA6D3" w14:textId="1B4B5D8E" w:rsidR="00FC0931" w:rsidRPr="003559DA" w:rsidRDefault="003559DA" w:rsidP="003559DA">
            <w:pPr>
              <w:autoSpaceDE w:val="0"/>
              <w:autoSpaceDN w:val="0"/>
              <w:adjustRightInd w:val="0"/>
              <w:ind w:left="113"/>
              <w:rPr>
                <w:rFonts w:ascii="Arial Narrow" w:eastAsia="ArialNarrow" w:hAnsi="Arial Narrow" w:cs="ArialNarrow"/>
              </w:rPr>
            </w:pPr>
            <w:r w:rsidRPr="003559DA">
              <w:rPr>
                <w:rFonts w:ascii="Arial Narrow" w:eastAsia="ArialNarrow" w:hAnsi="Arial Narrow" w:cs="ArialNarrow"/>
              </w:rPr>
              <w:t xml:space="preserve">MTS </w:t>
            </w:r>
            <w:r w:rsidR="00EE61CC">
              <w:rPr>
                <w:rFonts w:ascii="Arial Narrow" w:eastAsia="ArialNarrow" w:hAnsi="Arial Narrow" w:cs="ArialNarrow"/>
              </w:rPr>
              <w:t xml:space="preserve">- </w:t>
            </w:r>
            <w:r w:rsidRPr="003559DA">
              <w:rPr>
                <w:rFonts w:ascii="Arial Narrow" w:eastAsia="ArialNarrow" w:hAnsi="Arial Narrow" w:cs="ArialNarrow"/>
              </w:rPr>
              <w:t>bolniška nosila s podvozjem (STK, tč. 3.63)</w:t>
            </w:r>
          </w:p>
        </w:tc>
        <w:tc>
          <w:tcPr>
            <w:tcW w:w="785" w:type="dxa"/>
            <w:vMerge w:val="restart"/>
            <w:tcBorders>
              <w:top w:val="single" w:sz="12" w:space="0" w:color="auto"/>
              <w:left w:val="single" w:sz="5" w:space="0" w:color="000000"/>
              <w:right w:val="single" w:sz="5" w:space="0" w:color="000000"/>
            </w:tcBorders>
            <w:vAlign w:val="center"/>
          </w:tcPr>
          <w:p w14:paraId="6A6F8D18" w14:textId="77777777" w:rsidR="00FC0931" w:rsidRPr="002E37CC" w:rsidRDefault="00FC0931" w:rsidP="001270DC">
            <w:pPr>
              <w:jc w:val="center"/>
              <w:rPr>
                <w:rFonts w:ascii="Arial Narrow" w:hAnsi="Arial Narrow" w:cs="Arial"/>
                <w:b/>
                <w:bCs/>
                <w:sz w:val="22"/>
                <w:szCs w:val="22"/>
              </w:rPr>
            </w:pPr>
          </w:p>
        </w:tc>
        <w:tc>
          <w:tcPr>
            <w:tcW w:w="786" w:type="dxa"/>
            <w:vMerge w:val="restart"/>
            <w:tcBorders>
              <w:top w:val="single" w:sz="12" w:space="0" w:color="auto"/>
              <w:left w:val="single" w:sz="5" w:space="0" w:color="000000"/>
              <w:right w:val="single" w:sz="4" w:space="0" w:color="auto"/>
            </w:tcBorders>
            <w:vAlign w:val="center"/>
          </w:tcPr>
          <w:p w14:paraId="5484C482" w14:textId="77777777" w:rsidR="00FC0931" w:rsidRPr="002E37CC" w:rsidRDefault="00FC0931" w:rsidP="00252FCC">
            <w:pPr>
              <w:jc w:val="center"/>
              <w:rPr>
                <w:rFonts w:ascii="Arial Narrow" w:hAnsi="Arial Narrow" w:cs="Arial"/>
                <w:b/>
                <w:bCs/>
                <w:sz w:val="22"/>
                <w:szCs w:val="22"/>
              </w:rPr>
            </w:pPr>
          </w:p>
        </w:tc>
        <w:tc>
          <w:tcPr>
            <w:tcW w:w="9911" w:type="dxa"/>
            <w:gridSpan w:val="4"/>
            <w:tcBorders>
              <w:top w:val="single" w:sz="12" w:space="0" w:color="auto"/>
              <w:left w:val="single" w:sz="4" w:space="0" w:color="auto"/>
              <w:bottom w:val="dashed" w:sz="4" w:space="0" w:color="auto"/>
              <w:right w:val="single" w:sz="5" w:space="0" w:color="000000"/>
            </w:tcBorders>
            <w:vAlign w:val="center"/>
          </w:tcPr>
          <w:p w14:paraId="3685C54D" w14:textId="77777777" w:rsidR="00FC0931" w:rsidRPr="002E37CC" w:rsidRDefault="00FC0931" w:rsidP="001270DC">
            <w:pPr>
              <w:rPr>
                <w:rFonts w:ascii="Arial Narrow" w:hAnsi="Arial Narrow" w:cs="Arial"/>
                <w:bCs/>
                <w:sz w:val="22"/>
                <w:szCs w:val="22"/>
              </w:rPr>
            </w:pPr>
          </w:p>
        </w:tc>
      </w:tr>
      <w:tr w:rsidR="00FC0931" w:rsidRPr="002E37CC" w14:paraId="3F10FBD0" w14:textId="77777777" w:rsidTr="00C11E76">
        <w:trPr>
          <w:trHeight w:val="505"/>
          <w:jc w:val="center"/>
        </w:trPr>
        <w:tc>
          <w:tcPr>
            <w:tcW w:w="420" w:type="dxa"/>
            <w:vMerge/>
            <w:tcBorders>
              <w:left w:val="single" w:sz="6" w:space="0" w:color="000000"/>
              <w:bottom w:val="single" w:sz="12" w:space="0" w:color="auto"/>
              <w:right w:val="single" w:sz="6" w:space="0" w:color="000000"/>
            </w:tcBorders>
            <w:vAlign w:val="center"/>
          </w:tcPr>
          <w:p w14:paraId="60F090BE" w14:textId="77777777" w:rsidR="00FC0931" w:rsidRPr="002E37CC" w:rsidRDefault="00FC0931" w:rsidP="001270DC">
            <w:pPr>
              <w:jc w:val="center"/>
              <w:rPr>
                <w:rFonts w:ascii="Arial Narrow" w:hAnsi="Arial Narrow" w:cs="Arial"/>
                <w:bCs/>
                <w:sz w:val="22"/>
                <w:szCs w:val="22"/>
              </w:rPr>
            </w:pPr>
          </w:p>
        </w:tc>
        <w:tc>
          <w:tcPr>
            <w:tcW w:w="3543" w:type="dxa"/>
            <w:vMerge/>
            <w:tcBorders>
              <w:left w:val="single" w:sz="6" w:space="0" w:color="000000"/>
              <w:bottom w:val="single" w:sz="12" w:space="0" w:color="auto"/>
              <w:right w:val="single" w:sz="6" w:space="0" w:color="000000"/>
            </w:tcBorders>
            <w:vAlign w:val="center"/>
          </w:tcPr>
          <w:p w14:paraId="07EDA0EB" w14:textId="77777777" w:rsidR="00FC0931" w:rsidRPr="002E37CC" w:rsidRDefault="00FC0931" w:rsidP="001270DC">
            <w:pPr>
              <w:rPr>
                <w:rFonts w:ascii="Arial Narrow" w:hAnsi="Arial Narrow" w:cs="Arial"/>
                <w:b/>
                <w:bCs/>
                <w:sz w:val="22"/>
                <w:szCs w:val="22"/>
              </w:rPr>
            </w:pPr>
          </w:p>
        </w:tc>
        <w:tc>
          <w:tcPr>
            <w:tcW w:w="785" w:type="dxa"/>
            <w:vMerge/>
            <w:tcBorders>
              <w:left w:val="single" w:sz="5" w:space="0" w:color="000000"/>
              <w:bottom w:val="single" w:sz="12" w:space="0" w:color="auto"/>
              <w:right w:val="single" w:sz="5" w:space="0" w:color="000000"/>
            </w:tcBorders>
            <w:vAlign w:val="center"/>
          </w:tcPr>
          <w:p w14:paraId="42430D52" w14:textId="77777777" w:rsidR="00FC0931" w:rsidRPr="002E37CC" w:rsidRDefault="00FC0931" w:rsidP="001270DC">
            <w:pPr>
              <w:jc w:val="center"/>
              <w:rPr>
                <w:rFonts w:ascii="Arial Narrow" w:hAnsi="Arial Narrow" w:cs="Arial"/>
                <w:bCs/>
                <w:sz w:val="22"/>
                <w:szCs w:val="22"/>
              </w:rPr>
            </w:pPr>
          </w:p>
        </w:tc>
        <w:tc>
          <w:tcPr>
            <w:tcW w:w="786" w:type="dxa"/>
            <w:vMerge/>
            <w:tcBorders>
              <w:left w:val="single" w:sz="5" w:space="0" w:color="000000"/>
              <w:bottom w:val="single" w:sz="12" w:space="0" w:color="auto"/>
              <w:right w:val="single" w:sz="4" w:space="0" w:color="auto"/>
            </w:tcBorders>
            <w:vAlign w:val="center"/>
          </w:tcPr>
          <w:p w14:paraId="2162D43D" w14:textId="77777777" w:rsidR="00FC0931" w:rsidRPr="002E37CC" w:rsidRDefault="00FC0931" w:rsidP="00506837">
            <w:pPr>
              <w:jc w:val="center"/>
              <w:rPr>
                <w:rFonts w:ascii="Arial Narrow" w:hAnsi="Arial Narrow" w:cs="Arial"/>
                <w:b/>
                <w:bCs/>
                <w:sz w:val="22"/>
                <w:szCs w:val="22"/>
              </w:rPr>
            </w:pPr>
          </w:p>
        </w:tc>
        <w:tc>
          <w:tcPr>
            <w:tcW w:w="2682" w:type="dxa"/>
            <w:tcBorders>
              <w:top w:val="dashed" w:sz="4" w:space="0" w:color="auto"/>
              <w:left w:val="single" w:sz="4" w:space="0" w:color="auto"/>
              <w:bottom w:val="single" w:sz="12" w:space="0" w:color="auto"/>
              <w:right w:val="single" w:sz="5" w:space="0" w:color="000000"/>
            </w:tcBorders>
            <w:vAlign w:val="center"/>
          </w:tcPr>
          <w:p w14:paraId="4D04EE52" w14:textId="77777777" w:rsidR="00FC0931" w:rsidRPr="002E37CC" w:rsidRDefault="00FC0931"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6774ECA4" w14:textId="3F8E3145" w:rsidR="00FC0931" w:rsidRPr="002E37CC" w:rsidRDefault="00FC0931"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0BA75089" w14:textId="77777777" w:rsidR="00FC0931" w:rsidRPr="002E37CC" w:rsidRDefault="00FC0931" w:rsidP="001270DC">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2CC93C09" w14:textId="77777777" w:rsidR="00FC0931" w:rsidRPr="002E37CC" w:rsidRDefault="00FC0931" w:rsidP="001270DC">
            <w:pPr>
              <w:jc w:val="center"/>
              <w:rPr>
                <w:rFonts w:ascii="Arial Narrow" w:hAnsi="Arial Narrow" w:cs="Arial"/>
                <w:bCs/>
                <w:sz w:val="22"/>
                <w:szCs w:val="22"/>
              </w:rPr>
            </w:pPr>
          </w:p>
        </w:tc>
      </w:tr>
      <w:tr w:rsidR="00FC0931" w:rsidRPr="002E37CC" w14:paraId="4AE5320B" w14:textId="742BBFB3" w:rsidTr="003559DA">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09992C8A"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2</w:t>
            </w:r>
          </w:p>
        </w:tc>
        <w:tc>
          <w:tcPr>
            <w:tcW w:w="3543" w:type="dxa"/>
            <w:vMerge w:val="restart"/>
            <w:tcBorders>
              <w:top w:val="single" w:sz="12" w:space="0" w:color="auto"/>
              <w:left w:val="single" w:sz="6" w:space="0" w:color="000000"/>
              <w:right w:val="single" w:sz="6" w:space="0" w:color="000000"/>
            </w:tcBorders>
            <w:tcMar>
              <w:left w:w="85" w:type="dxa"/>
            </w:tcMar>
            <w:vAlign w:val="center"/>
          </w:tcPr>
          <w:p w14:paraId="544E52AB" w14:textId="3550C9C2" w:rsidR="00FC0931" w:rsidRPr="003559DA" w:rsidRDefault="003559DA" w:rsidP="003559DA">
            <w:pPr>
              <w:autoSpaceDE w:val="0"/>
              <w:autoSpaceDN w:val="0"/>
              <w:adjustRightInd w:val="0"/>
              <w:rPr>
                <w:rFonts w:ascii="Arial Narrow" w:eastAsia="ArialNarrow" w:hAnsi="Arial Narrow" w:cs="ArialNarrow"/>
              </w:rPr>
            </w:pPr>
            <w:r w:rsidRPr="003559DA">
              <w:rPr>
                <w:rFonts w:ascii="Arial Narrow" w:eastAsia="Calibri" w:hAnsi="Arial Narrow" w:cs="Arial"/>
                <w:bCs/>
                <w:lang w:eastAsia="en-US"/>
              </w:rPr>
              <w:t>Atestirana, levo desno pomična naprava za sprejem MTS</w:t>
            </w:r>
            <w:r w:rsidR="00EE61CC">
              <w:rPr>
                <w:rFonts w:ascii="Arial Narrow" w:eastAsia="Calibri" w:hAnsi="Arial Narrow" w:cs="Arial"/>
                <w:bCs/>
                <w:lang w:eastAsia="en-US"/>
              </w:rPr>
              <w:t xml:space="preserve"> -</w:t>
            </w:r>
            <w:r w:rsidRPr="003559DA">
              <w:rPr>
                <w:rFonts w:ascii="Arial Narrow" w:eastAsia="Calibri" w:hAnsi="Arial Narrow" w:cs="Arial"/>
                <w:bCs/>
                <w:lang w:eastAsia="en-US"/>
              </w:rPr>
              <w:t xml:space="preserve"> bolniška nosila </w:t>
            </w:r>
            <w:r>
              <w:rPr>
                <w:rFonts w:ascii="Arial Narrow" w:hAnsi="Arial Narrow" w:cs="Arial"/>
                <w:bCs/>
              </w:rPr>
              <w:t>(STK, tč. 3.64</w:t>
            </w:r>
            <w:r w:rsidRPr="003559DA">
              <w:rPr>
                <w:rFonts w:ascii="Arial Narrow" w:hAnsi="Arial Narrow" w:cs="Arial"/>
                <w:bCs/>
              </w:rPr>
              <w:t>)</w:t>
            </w:r>
          </w:p>
        </w:tc>
        <w:tc>
          <w:tcPr>
            <w:tcW w:w="785" w:type="dxa"/>
            <w:vMerge w:val="restart"/>
            <w:tcBorders>
              <w:top w:val="single" w:sz="12" w:space="0" w:color="auto"/>
              <w:left w:val="single" w:sz="5" w:space="0" w:color="000000"/>
              <w:right w:val="single" w:sz="5" w:space="0" w:color="000000"/>
            </w:tcBorders>
            <w:vAlign w:val="center"/>
          </w:tcPr>
          <w:p w14:paraId="5BC64E39" w14:textId="77777777" w:rsidR="00FC0931" w:rsidRPr="002E37CC" w:rsidRDefault="00FC0931" w:rsidP="001270DC">
            <w:pPr>
              <w:jc w:val="center"/>
              <w:rPr>
                <w:rFonts w:ascii="Arial Narrow" w:hAnsi="Arial Narrow" w:cs="Arial"/>
                <w:b/>
                <w:bCs/>
                <w:sz w:val="22"/>
                <w:szCs w:val="22"/>
              </w:rPr>
            </w:pPr>
          </w:p>
        </w:tc>
        <w:tc>
          <w:tcPr>
            <w:tcW w:w="786" w:type="dxa"/>
            <w:vMerge w:val="restart"/>
            <w:tcBorders>
              <w:top w:val="single" w:sz="12" w:space="0" w:color="auto"/>
              <w:left w:val="single" w:sz="5" w:space="0" w:color="000000"/>
              <w:right w:val="single" w:sz="4" w:space="0" w:color="auto"/>
            </w:tcBorders>
            <w:vAlign w:val="center"/>
          </w:tcPr>
          <w:p w14:paraId="61B3D452" w14:textId="77777777" w:rsidR="00FC0931" w:rsidRPr="002E37CC" w:rsidRDefault="00FC0931" w:rsidP="00252FCC">
            <w:pPr>
              <w:jc w:val="center"/>
              <w:rPr>
                <w:rFonts w:ascii="Arial Narrow" w:hAnsi="Arial Narrow" w:cs="Arial"/>
                <w:b/>
                <w:bCs/>
                <w:sz w:val="22"/>
                <w:szCs w:val="22"/>
              </w:rPr>
            </w:pPr>
          </w:p>
        </w:tc>
        <w:tc>
          <w:tcPr>
            <w:tcW w:w="9911" w:type="dxa"/>
            <w:gridSpan w:val="4"/>
            <w:tcBorders>
              <w:top w:val="single" w:sz="12" w:space="0" w:color="auto"/>
              <w:left w:val="single" w:sz="4" w:space="0" w:color="auto"/>
              <w:bottom w:val="dashed" w:sz="4" w:space="0" w:color="auto"/>
              <w:right w:val="single" w:sz="5" w:space="0" w:color="000000"/>
            </w:tcBorders>
            <w:vAlign w:val="center"/>
          </w:tcPr>
          <w:p w14:paraId="4D663076" w14:textId="77777777" w:rsidR="00FC0931" w:rsidRPr="002E37CC" w:rsidRDefault="00FC0931" w:rsidP="001270DC">
            <w:pPr>
              <w:rPr>
                <w:rFonts w:ascii="Arial Narrow" w:hAnsi="Arial Narrow" w:cs="Arial"/>
                <w:bCs/>
                <w:sz w:val="22"/>
                <w:szCs w:val="22"/>
              </w:rPr>
            </w:pPr>
          </w:p>
        </w:tc>
      </w:tr>
      <w:tr w:rsidR="00FC0931" w:rsidRPr="002E37CC" w14:paraId="5048B877" w14:textId="77777777" w:rsidTr="00C11E76">
        <w:trPr>
          <w:trHeight w:val="505"/>
          <w:jc w:val="center"/>
        </w:trPr>
        <w:tc>
          <w:tcPr>
            <w:tcW w:w="420" w:type="dxa"/>
            <w:vMerge/>
            <w:tcBorders>
              <w:left w:val="single" w:sz="6" w:space="0" w:color="000000"/>
              <w:bottom w:val="single" w:sz="12" w:space="0" w:color="auto"/>
              <w:right w:val="single" w:sz="6" w:space="0" w:color="000000"/>
            </w:tcBorders>
            <w:vAlign w:val="center"/>
          </w:tcPr>
          <w:p w14:paraId="55BDAB2F" w14:textId="77777777" w:rsidR="00FC0931" w:rsidRPr="002E37CC" w:rsidRDefault="00FC0931" w:rsidP="001270DC">
            <w:pPr>
              <w:jc w:val="center"/>
              <w:rPr>
                <w:rFonts w:ascii="Arial Narrow" w:hAnsi="Arial Narrow" w:cs="Arial"/>
                <w:bCs/>
                <w:sz w:val="22"/>
                <w:szCs w:val="22"/>
              </w:rPr>
            </w:pPr>
          </w:p>
        </w:tc>
        <w:tc>
          <w:tcPr>
            <w:tcW w:w="3543" w:type="dxa"/>
            <w:vMerge/>
            <w:tcBorders>
              <w:left w:val="single" w:sz="6" w:space="0" w:color="000000"/>
              <w:bottom w:val="single" w:sz="12" w:space="0" w:color="auto"/>
              <w:right w:val="single" w:sz="6" w:space="0" w:color="000000"/>
            </w:tcBorders>
            <w:vAlign w:val="bottom"/>
          </w:tcPr>
          <w:p w14:paraId="685D0616" w14:textId="77777777" w:rsidR="00FC0931" w:rsidRPr="002E37CC" w:rsidRDefault="00FC0931" w:rsidP="001270DC">
            <w:pPr>
              <w:jc w:val="center"/>
              <w:rPr>
                <w:rFonts w:ascii="Arial Narrow" w:hAnsi="Arial Narrow" w:cs="Arial"/>
                <w:b/>
                <w:bCs/>
                <w:sz w:val="22"/>
                <w:szCs w:val="22"/>
              </w:rPr>
            </w:pPr>
          </w:p>
        </w:tc>
        <w:tc>
          <w:tcPr>
            <w:tcW w:w="785" w:type="dxa"/>
            <w:vMerge/>
            <w:tcBorders>
              <w:left w:val="single" w:sz="5" w:space="0" w:color="000000"/>
              <w:bottom w:val="single" w:sz="12" w:space="0" w:color="auto"/>
              <w:right w:val="single" w:sz="5" w:space="0" w:color="000000"/>
            </w:tcBorders>
            <w:vAlign w:val="center"/>
          </w:tcPr>
          <w:p w14:paraId="53BF55EE" w14:textId="77777777" w:rsidR="00FC0931" w:rsidRPr="002E37CC" w:rsidRDefault="00FC0931" w:rsidP="001270DC">
            <w:pPr>
              <w:jc w:val="center"/>
              <w:rPr>
                <w:rFonts w:ascii="Arial Narrow" w:hAnsi="Arial Narrow" w:cs="Arial"/>
                <w:bCs/>
                <w:sz w:val="22"/>
                <w:szCs w:val="22"/>
              </w:rPr>
            </w:pPr>
          </w:p>
        </w:tc>
        <w:tc>
          <w:tcPr>
            <w:tcW w:w="786" w:type="dxa"/>
            <w:vMerge/>
            <w:tcBorders>
              <w:left w:val="single" w:sz="5" w:space="0" w:color="000000"/>
              <w:bottom w:val="single" w:sz="12" w:space="0" w:color="auto"/>
              <w:right w:val="single" w:sz="4" w:space="0" w:color="auto"/>
            </w:tcBorders>
            <w:vAlign w:val="center"/>
          </w:tcPr>
          <w:p w14:paraId="6E50606D" w14:textId="77777777" w:rsidR="00FC0931" w:rsidRPr="002E37CC" w:rsidRDefault="00FC0931" w:rsidP="00506837">
            <w:pPr>
              <w:jc w:val="center"/>
              <w:rPr>
                <w:rFonts w:ascii="Arial Narrow" w:hAnsi="Arial Narrow" w:cs="Arial"/>
                <w:b/>
                <w:bCs/>
                <w:sz w:val="22"/>
                <w:szCs w:val="22"/>
              </w:rPr>
            </w:pPr>
          </w:p>
        </w:tc>
        <w:tc>
          <w:tcPr>
            <w:tcW w:w="2682" w:type="dxa"/>
            <w:tcBorders>
              <w:top w:val="dashed" w:sz="4" w:space="0" w:color="auto"/>
              <w:left w:val="single" w:sz="4" w:space="0" w:color="auto"/>
              <w:bottom w:val="single" w:sz="12" w:space="0" w:color="auto"/>
              <w:right w:val="single" w:sz="5" w:space="0" w:color="000000"/>
            </w:tcBorders>
            <w:vAlign w:val="center"/>
          </w:tcPr>
          <w:p w14:paraId="06861A37" w14:textId="77777777" w:rsidR="00FC0931" w:rsidRPr="002E37CC" w:rsidRDefault="00FC0931"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1C90350E" w14:textId="32692390" w:rsidR="00FC0931" w:rsidRPr="002E37CC" w:rsidRDefault="00FC0931"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6" w:space="0" w:color="000000"/>
            </w:tcBorders>
            <w:vAlign w:val="center"/>
          </w:tcPr>
          <w:p w14:paraId="63500C83" w14:textId="77777777" w:rsidR="00FC0931" w:rsidRPr="002E37CC" w:rsidRDefault="00FC0931" w:rsidP="001270DC">
            <w:pPr>
              <w:jc w:val="center"/>
              <w:rPr>
                <w:rFonts w:ascii="Arial Narrow" w:hAnsi="Arial Narrow" w:cs="Arial"/>
                <w:bCs/>
                <w:sz w:val="22"/>
                <w:szCs w:val="22"/>
              </w:rPr>
            </w:pPr>
          </w:p>
        </w:tc>
        <w:tc>
          <w:tcPr>
            <w:tcW w:w="1089" w:type="dxa"/>
            <w:tcBorders>
              <w:top w:val="dashed" w:sz="4" w:space="0" w:color="auto"/>
              <w:left w:val="single" w:sz="6" w:space="0" w:color="000000"/>
              <w:bottom w:val="single" w:sz="12" w:space="0" w:color="auto"/>
              <w:right w:val="single" w:sz="6" w:space="0" w:color="000000"/>
            </w:tcBorders>
            <w:vAlign w:val="center"/>
          </w:tcPr>
          <w:p w14:paraId="10FCE0CC" w14:textId="77777777" w:rsidR="00FC0931" w:rsidRPr="002E37CC" w:rsidRDefault="00FC0931" w:rsidP="001270DC">
            <w:pPr>
              <w:jc w:val="center"/>
              <w:rPr>
                <w:rFonts w:ascii="Arial Narrow" w:hAnsi="Arial Narrow" w:cs="Arial"/>
                <w:bCs/>
                <w:sz w:val="22"/>
                <w:szCs w:val="22"/>
              </w:rPr>
            </w:pPr>
          </w:p>
        </w:tc>
      </w:tr>
      <w:tr w:rsidR="00FC0931" w:rsidRPr="002E37CC" w14:paraId="70D5454B" w14:textId="4804D5C5" w:rsidTr="003559DA">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10D99C94"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3</w:t>
            </w:r>
          </w:p>
        </w:tc>
        <w:tc>
          <w:tcPr>
            <w:tcW w:w="3543" w:type="dxa"/>
            <w:vMerge w:val="restart"/>
            <w:tcBorders>
              <w:top w:val="single" w:sz="12" w:space="0" w:color="auto"/>
              <w:left w:val="single" w:sz="6" w:space="0" w:color="000000"/>
              <w:right w:val="single" w:sz="6" w:space="0" w:color="000000"/>
            </w:tcBorders>
            <w:tcMar>
              <w:left w:w="85" w:type="dxa"/>
            </w:tcMar>
            <w:vAlign w:val="center"/>
          </w:tcPr>
          <w:p w14:paraId="07588A19" w14:textId="229D2161" w:rsidR="00FC0931" w:rsidRPr="003559DA" w:rsidRDefault="003559DA" w:rsidP="003559DA">
            <w:pPr>
              <w:autoSpaceDE w:val="0"/>
              <w:autoSpaceDN w:val="0"/>
              <w:adjustRightInd w:val="0"/>
              <w:rPr>
                <w:rFonts w:ascii="Arial Narrow" w:hAnsi="Arial Narrow" w:cs="Arial"/>
                <w:bCs/>
              </w:rPr>
            </w:pPr>
            <w:r w:rsidRPr="003559DA">
              <w:rPr>
                <w:rFonts w:ascii="Arial Narrow" w:hAnsi="Arial Narrow" w:cs="Arial"/>
                <w:bCs/>
              </w:rPr>
              <w:t>MTS - zložljiv stol za prenašanje z gosenicami</w:t>
            </w:r>
            <w:r>
              <w:rPr>
                <w:rFonts w:ascii="Arial Narrow" w:hAnsi="Arial Narrow" w:cs="Arial"/>
                <w:bCs/>
              </w:rPr>
              <w:t xml:space="preserve"> </w:t>
            </w:r>
            <w:r w:rsidR="00A11607">
              <w:rPr>
                <w:rFonts w:ascii="Arial Narrow" w:hAnsi="Arial Narrow" w:cs="Arial"/>
                <w:bCs/>
              </w:rPr>
              <w:t>(STK, tč. 3.67</w:t>
            </w:r>
            <w:r w:rsidRPr="003559DA">
              <w:rPr>
                <w:rFonts w:ascii="Arial Narrow" w:hAnsi="Arial Narrow" w:cs="Arial"/>
                <w:bCs/>
              </w:rPr>
              <w:t>)</w:t>
            </w:r>
          </w:p>
        </w:tc>
        <w:tc>
          <w:tcPr>
            <w:tcW w:w="785" w:type="dxa"/>
            <w:vMerge w:val="restart"/>
            <w:tcBorders>
              <w:top w:val="single" w:sz="12" w:space="0" w:color="auto"/>
              <w:left w:val="single" w:sz="5" w:space="0" w:color="000000"/>
              <w:right w:val="single" w:sz="5" w:space="0" w:color="000000"/>
            </w:tcBorders>
            <w:vAlign w:val="center"/>
          </w:tcPr>
          <w:p w14:paraId="6AB69AA0" w14:textId="77777777" w:rsidR="00FC0931" w:rsidRPr="002E37CC" w:rsidRDefault="00FC0931" w:rsidP="001270DC">
            <w:pPr>
              <w:jc w:val="center"/>
              <w:rPr>
                <w:rFonts w:ascii="Arial Narrow" w:hAnsi="Arial Narrow" w:cs="Arial"/>
                <w:b/>
                <w:bCs/>
                <w:sz w:val="22"/>
                <w:szCs w:val="22"/>
              </w:rPr>
            </w:pPr>
          </w:p>
        </w:tc>
        <w:tc>
          <w:tcPr>
            <w:tcW w:w="786" w:type="dxa"/>
            <w:vMerge w:val="restart"/>
            <w:tcBorders>
              <w:left w:val="single" w:sz="5" w:space="0" w:color="000000"/>
              <w:right w:val="single" w:sz="4" w:space="0" w:color="auto"/>
            </w:tcBorders>
            <w:vAlign w:val="center"/>
          </w:tcPr>
          <w:p w14:paraId="7A56D924" w14:textId="77777777" w:rsidR="00FC0931" w:rsidRPr="002E37CC" w:rsidRDefault="00FC0931" w:rsidP="00252FCC">
            <w:pPr>
              <w:jc w:val="center"/>
              <w:rPr>
                <w:rFonts w:ascii="Arial Narrow" w:hAnsi="Arial Narrow" w:cs="Arial"/>
                <w:b/>
                <w:bCs/>
                <w:sz w:val="22"/>
                <w:szCs w:val="22"/>
              </w:rPr>
            </w:pPr>
          </w:p>
        </w:tc>
        <w:tc>
          <w:tcPr>
            <w:tcW w:w="9911" w:type="dxa"/>
            <w:gridSpan w:val="4"/>
            <w:tcBorders>
              <w:left w:val="single" w:sz="4" w:space="0" w:color="auto"/>
              <w:bottom w:val="dashed" w:sz="4" w:space="0" w:color="auto"/>
              <w:right w:val="single" w:sz="5" w:space="0" w:color="000000"/>
            </w:tcBorders>
            <w:vAlign w:val="center"/>
          </w:tcPr>
          <w:p w14:paraId="7C89C280" w14:textId="77777777" w:rsidR="00FC0931" w:rsidRPr="002E37CC" w:rsidRDefault="00FC0931" w:rsidP="001270DC">
            <w:pPr>
              <w:rPr>
                <w:rFonts w:ascii="Arial Narrow" w:hAnsi="Arial Narrow" w:cs="Arial"/>
                <w:bCs/>
                <w:sz w:val="22"/>
                <w:szCs w:val="22"/>
              </w:rPr>
            </w:pPr>
          </w:p>
        </w:tc>
      </w:tr>
      <w:tr w:rsidR="00FC0931" w:rsidRPr="002E37CC" w14:paraId="56E819DB" w14:textId="77777777" w:rsidTr="00C11E76">
        <w:trPr>
          <w:trHeight w:val="505"/>
          <w:jc w:val="center"/>
        </w:trPr>
        <w:tc>
          <w:tcPr>
            <w:tcW w:w="420" w:type="dxa"/>
            <w:vMerge/>
            <w:tcBorders>
              <w:left w:val="single" w:sz="6" w:space="0" w:color="000000"/>
              <w:bottom w:val="single" w:sz="12" w:space="0" w:color="auto"/>
              <w:right w:val="single" w:sz="6" w:space="0" w:color="000000"/>
            </w:tcBorders>
            <w:vAlign w:val="center"/>
          </w:tcPr>
          <w:p w14:paraId="40D03AF8" w14:textId="77777777" w:rsidR="00FC0931" w:rsidRPr="002E37CC" w:rsidRDefault="00FC0931" w:rsidP="001270DC">
            <w:pPr>
              <w:jc w:val="center"/>
              <w:rPr>
                <w:rFonts w:ascii="Arial Narrow" w:hAnsi="Arial Narrow" w:cs="Arial"/>
                <w:bCs/>
                <w:sz w:val="22"/>
                <w:szCs w:val="22"/>
              </w:rPr>
            </w:pPr>
          </w:p>
        </w:tc>
        <w:tc>
          <w:tcPr>
            <w:tcW w:w="3543" w:type="dxa"/>
            <w:vMerge/>
            <w:tcBorders>
              <w:left w:val="single" w:sz="6" w:space="0" w:color="000000"/>
              <w:bottom w:val="single" w:sz="12" w:space="0" w:color="auto"/>
              <w:right w:val="single" w:sz="6" w:space="0" w:color="000000"/>
            </w:tcBorders>
            <w:vAlign w:val="bottom"/>
          </w:tcPr>
          <w:p w14:paraId="0F730527" w14:textId="77777777" w:rsidR="00FC0931" w:rsidRPr="002E37CC" w:rsidRDefault="00FC0931" w:rsidP="00B72FAE">
            <w:pPr>
              <w:jc w:val="center"/>
              <w:rPr>
                <w:rFonts w:ascii="Arial Narrow" w:hAnsi="Arial Narrow" w:cs="Arial"/>
                <w:b/>
                <w:bCs/>
                <w:sz w:val="22"/>
                <w:szCs w:val="22"/>
              </w:rPr>
            </w:pPr>
          </w:p>
        </w:tc>
        <w:tc>
          <w:tcPr>
            <w:tcW w:w="785" w:type="dxa"/>
            <w:vMerge/>
            <w:tcBorders>
              <w:left w:val="single" w:sz="5" w:space="0" w:color="000000"/>
              <w:bottom w:val="single" w:sz="12" w:space="0" w:color="auto"/>
              <w:right w:val="single" w:sz="5" w:space="0" w:color="000000"/>
            </w:tcBorders>
            <w:vAlign w:val="center"/>
          </w:tcPr>
          <w:p w14:paraId="4A996077" w14:textId="77777777" w:rsidR="00FC0931" w:rsidRPr="002E37CC" w:rsidRDefault="00FC0931" w:rsidP="001270DC">
            <w:pPr>
              <w:jc w:val="center"/>
              <w:rPr>
                <w:rFonts w:ascii="Arial Narrow" w:hAnsi="Arial Narrow" w:cs="Arial"/>
                <w:bCs/>
                <w:sz w:val="22"/>
                <w:szCs w:val="22"/>
              </w:rPr>
            </w:pPr>
          </w:p>
        </w:tc>
        <w:tc>
          <w:tcPr>
            <w:tcW w:w="786" w:type="dxa"/>
            <w:vMerge/>
            <w:tcBorders>
              <w:left w:val="single" w:sz="5" w:space="0" w:color="000000"/>
              <w:bottom w:val="single" w:sz="12" w:space="0" w:color="auto"/>
              <w:right w:val="single" w:sz="4" w:space="0" w:color="auto"/>
            </w:tcBorders>
            <w:vAlign w:val="center"/>
          </w:tcPr>
          <w:p w14:paraId="79169104" w14:textId="77777777" w:rsidR="00FC0931" w:rsidRPr="002E37CC" w:rsidRDefault="00FC0931" w:rsidP="00506837">
            <w:pPr>
              <w:jc w:val="center"/>
              <w:rPr>
                <w:rFonts w:ascii="Arial Narrow" w:hAnsi="Arial Narrow" w:cs="Arial"/>
                <w:b/>
                <w:bCs/>
                <w:sz w:val="22"/>
                <w:szCs w:val="22"/>
              </w:rPr>
            </w:pPr>
          </w:p>
        </w:tc>
        <w:tc>
          <w:tcPr>
            <w:tcW w:w="2682" w:type="dxa"/>
            <w:tcBorders>
              <w:top w:val="dashed" w:sz="4" w:space="0" w:color="auto"/>
              <w:left w:val="single" w:sz="4" w:space="0" w:color="auto"/>
              <w:bottom w:val="single" w:sz="12" w:space="0" w:color="auto"/>
              <w:right w:val="single" w:sz="5" w:space="0" w:color="000000"/>
            </w:tcBorders>
            <w:vAlign w:val="center"/>
          </w:tcPr>
          <w:p w14:paraId="77B6D93E" w14:textId="77777777" w:rsidR="00FC0931" w:rsidRPr="002E37CC" w:rsidRDefault="00FC0931"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71C633D9" w14:textId="72AD26CF" w:rsidR="00FC0931" w:rsidRPr="002E37CC" w:rsidRDefault="00FC0931"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5BBFED2A" w14:textId="77777777" w:rsidR="00FC0931" w:rsidRPr="002E37CC" w:rsidRDefault="00FC0931" w:rsidP="001270DC">
            <w:pPr>
              <w:jc w:val="center"/>
              <w:rPr>
                <w:rFonts w:ascii="Arial Narrow" w:hAnsi="Arial Narrow" w:cs="Arial"/>
                <w:bCs/>
                <w:sz w:val="22"/>
                <w:szCs w:val="22"/>
              </w:rPr>
            </w:pPr>
          </w:p>
        </w:tc>
        <w:tc>
          <w:tcPr>
            <w:tcW w:w="1089" w:type="dxa"/>
            <w:tcBorders>
              <w:top w:val="dashed" w:sz="4" w:space="0" w:color="auto"/>
              <w:left w:val="single" w:sz="5" w:space="0" w:color="000000"/>
              <w:bottom w:val="single" w:sz="5" w:space="0" w:color="000000"/>
              <w:right w:val="single" w:sz="5" w:space="0" w:color="000000"/>
            </w:tcBorders>
            <w:vAlign w:val="center"/>
          </w:tcPr>
          <w:p w14:paraId="6CFA3C4C" w14:textId="77777777" w:rsidR="00FC0931" w:rsidRPr="002E37CC" w:rsidRDefault="00FC0931" w:rsidP="001270DC">
            <w:pPr>
              <w:jc w:val="center"/>
              <w:rPr>
                <w:rFonts w:ascii="Arial Narrow" w:hAnsi="Arial Narrow" w:cs="Arial"/>
                <w:bCs/>
                <w:sz w:val="22"/>
                <w:szCs w:val="22"/>
              </w:rPr>
            </w:pPr>
          </w:p>
        </w:tc>
      </w:tr>
      <w:tr w:rsidR="00FC0931" w:rsidRPr="002E37CC" w14:paraId="55042AB8" w14:textId="64F4D9A2" w:rsidTr="00C11E76">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2134D647"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4</w:t>
            </w:r>
          </w:p>
        </w:tc>
        <w:tc>
          <w:tcPr>
            <w:tcW w:w="3543" w:type="dxa"/>
            <w:vMerge w:val="restart"/>
            <w:tcBorders>
              <w:top w:val="single" w:sz="12" w:space="0" w:color="auto"/>
              <w:left w:val="single" w:sz="6" w:space="0" w:color="000000"/>
              <w:right w:val="single" w:sz="6" w:space="0" w:color="000000"/>
            </w:tcBorders>
            <w:vAlign w:val="bottom"/>
          </w:tcPr>
          <w:p w14:paraId="030D34F8" w14:textId="59C8B61E" w:rsidR="00FC0931" w:rsidRPr="002E37CC" w:rsidRDefault="00FC0931" w:rsidP="00B72FAE">
            <w:pPr>
              <w:autoSpaceDE w:val="0"/>
              <w:autoSpaceDN w:val="0"/>
              <w:adjustRightInd w:val="0"/>
              <w:jc w:val="center"/>
              <w:rPr>
                <w:rFonts w:ascii="Arial Narrow" w:hAnsi="Arial Narrow" w:cs="Arial"/>
                <w:b/>
                <w:bCs/>
                <w:sz w:val="22"/>
                <w:szCs w:val="22"/>
              </w:rPr>
            </w:pPr>
            <w:r w:rsidRPr="002E37CC">
              <w:rPr>
                <w:rFonts w:ascii="Arial Narrow" w:hAnsi="Arial Narrow" w:cs="Arial"/>
                <w:bCs/>
                <w:i/>
                <w:sz w:val="10"/>
                <w:szCs w:val="10"/>
              </w:rPr>
              <w:t>polje za dodatni vpis</w:t>
            </w:r>
          </w:p>
        </w:tc>
        <w:tc>
          <w:tcPr>
            <w:tcW w:w="785" w:type="dxa"/>
            <w:vMerge w:val="restart"/>
            <w:tcBorders>
              <w:top w:val="single" w:sz="12" w:space="0" w:color="auto"/>
              <w:left w:val="single" w:sz="5" w:space="0" w:color="000000"/>
              <w:right w:val="single" w:sz="5" w:space="0" w:color="000000"/>
            </w:tcBorders>
            <w:vAlign w:val="center"/>
          </w:tcPr>
          <w:p w14:paraId="2CB5B309" w14:textId="77777777" w:rsidR="00FC0931" w:rsidRPr="002E37CC" w:rsidRDefault="00FC0931" w:rsidP="001270DC">
            <w:pPr>
              <w:jc w:val="center"/>
              <w:rPr>
                <w:rFonts w:ascii="Arial Narrow" w:hAnsi="Arial Narrow" w:cs="Arial"/>
                <w:b/>
                <w:bCs/>
                <w:sz w:val="22"/>
                <w:szCs w:val="22"/>
              </w:rPr>
            </w:pPr>
          </w:p>
        </w:tc>
        <w:tc>
          <w:tcPr>
            <w:tcW w:w="786" w:type="dxa"/>
            <w:vMerge w:val="restart"/>
            <w:tcBorders>
              <w:top w:val="single" w:sz="12" w:space="0" w:color="auto"/>
              <w:left w:val="single" w:sz="5" w:space="0" w:color="000000"/>
              <w:right w:val="single" w:sz="4" w:space="0" w:color="auto"/>
            </w:tcBorders>
            <w:vAlign w:val="center"/>
          </w:tcPr>
          <w:p w14:paraId="51A228CD" w14:textId="77777777" w:rsidR="00FC0931" w:rsidRPr="002E37CC" w:rsidRDefault="00FC0931" w:rsidP="00252FCC">
            <w:pPr>
              <w:jc w:val="center"/>
              <w:rPr>
                <w:rFonts w:ascii="Arial Narrow" w:hAnsi="Arial Narrow" w:cs="Arial"/>
                <w:b/>
                <w:bCs/>
                <w:sz w:val="22"/>
                <w:szCs w:val="22"/>
              </w:rPr>
            </w:pPr>
          </w:p>
        </w:tc>
        <w:tc>
          <w:tcPr>
            <w:tcW w:w="9911" w:type="dxa"/>
            <w:gridSpan w:val="4"/>
            <w:tcBorders>
              <w:top w:val="single" w:sz="12" w:space="0" w:color="auto"/>
              <w:left w:val="single" w:sz="4" w:space="0" w:color="auto"/>
              <w:bottom w:val="dashed" w:sz="4" w:space="0" w:color="auto"/>
              <w:right w:val="single" w:sz="5" w:space="0" w:color="000000"/>
            </w:tcBorders>
            <w:vAlign w:val="center"/>
          </w:tcPr>
          <w:p w14:paraId="204E03A1" w14:textId="77777777" w:rsidR="00FC0931" w:rsidRPr="002E37CC" w:rsidRDefault="00FC0931" w:rsidP="001270DC">
            <w:pPr>
              <w:rPr>
                <w:rFonts w:ascii="Arial Narrow" w:hAnsi="Arial Narrow" w:cs="Arial"/>
                <w:bCs/>
                <w:sz w:val="22"/>
                <w:szCs w:val="22"/>
              </w:rPr>
            </w:pPr>
          </w:p>
        </w:tc>
      </w:tr>
      <w:tr w:rsidR="00FC0931" w:rsidRPr="002E37CC" w14:paraId="0FB406DF" w14:textId="77777777" w:rsidTr="00C11E76">
        <w:trPr>
          <w:trHeight w:val="505"/>
          <w:jc w:val="center"/>
        </w:trPr>
        <w:tc>
          <w:tcPr>
            <w:tcW w:w="420" w:type="dxa"/>
            <w:vMerge/>
            <w:tcBorders>
              <w:left w:val="single" w:sz="6" w:space="0" w:color="000000"/>
              <w:bottom w:val="single" w:sz="12" w:space="0" w:color="auto"/>
              <w:right w:val="single" w:sz="6" w:space="0" w:color="000000"/>
            </w:tcBorders>
            <w:vAlign w:val="center"/>
          </w:tcPr>
          <w:p w14:paraId="1BE7C46A" w14:textId="77777777" w:rsidR="00FC0931" w:rsidRPr="002E37CC" w:rsidRDefault="00FC0931" w:rsidP="001270DC">
            <w:pPr>
              <w:jc w:val="center"/>
              <w:rPr>
                <w:rFonts w:ascii="Arial Narrow" w:hAnsi="Arial Narrow" w:cs="Arial"/>
                <w:bCs/>
                <w:sz w:val="22"/>
                <w:szCs w:val="22"/>
              </w:rPr>
            </w:pPr>
          </w:p>
        </w:tc>
        <w:tc>
          <w:tcPr>
            <w:tcW w:w="3543" w:type="dxa"/>
            <w:vMerge/>
            <w:tcBorders>
              <w:left w:val="single" w:sz="6" w:space="0" w:color="000000"/>
              <w:bottom w:val="single" w:sz="12" w:space="0" w:color="auto"/>
              <w:right w:val="single" w:sz="6" w:space="0" w:color="000000"/>
            </w:tcBorders>
            <w:vAlign w:val="bottom"/>
          </w:tcPr>
          <w:p w14:paraId="2566DBBE" w14:textId="77777777" w:rsidR="00FC0931" w:rsidRPr="002E37CC" w:rsidRDefault="00FC0931" w:rsidP="00B72FAE">
            <w:pPr>
              <w:jc w:val="center"/>
              <w:rPr>
                <w:rFonts w:ascii="Arial Narrow" w:hAnsi="Arial Narrow" w:cs="Arial"/>
                <w:b/>
                <w:bCs/>
                <w:sz w:val="22"/>
                <w:szCs w:val="22"/>
              </w:rPr>
            </w:pPr>
          </w:p>
        </w:tc>
        <w:tc>
          <w:tcPr>
            <w:tcW w:w="785" w:type="dxa"/>
            <w:vMerge/>
            <w:tcBorders>
              <w:left w:val="single" w:sz="5" w:space="0" w:color="000000"/>
              <w:bottom w:val="single" w:sz="12" w:space="0" w:color="auto"/>
              <w:right w:val="single" w:sz="5" w:space="0" w:color="000000"/>
            </w:tcBorders>
            <w:vAlign w:val="center"/>
          </w:tcPr>
          <w:p w14:paraId="7608DB91" w14:textId="77777777" w:rsidR="00FC0931" w:rsidRPr="002E37CC" w:rsidRDefault="00FC0931" w:rsidP="001270DC">
            <w:pPr>
              <w:jc w:val="center"/>
              <w:rPr>
                <w:rFonts w:ascii="Arial Narrow" w:hAnsi="Arial Narrow" w:cs="Arial"/>
                <w:bCs/>
                <w:sz w:val="22"/>
                <w:szCs w:val="22"/>
              </w:rPr>
            </w:pPr>
          </w:p>
        </w:tc>
        <w:tc>
          <w:tcPr>
            <w:tcW w:w="786" w:type="dxa"/>
            <w:vMerge/>
            <w:tcBorders>
              <w:left w:val="single" w:sz="5" w:space="0" w:color="000000"/>
              <w:bottom w:val="single" w:sz="12" w:space="0" w:color="auto"/>
              <w:right w:val="single" w:sz="4" w:space="0" w:color="auto"/>
            </w:tcBorders>
            <w:vAlign w:val="center"/>
          </w:tcPr>
          <w:p w14:paraId="4CDC37D2" w14:textId="77777777" w:rsidR="00FC0931" w:rsidRPr="002E37CC" w:rsidRDefault="00FC0931" w:rsidP="00506837">
            <w:pPr>
              <w:jc w:val="center"/>
              <w:rPr>
                <w:rFonts w:ascii="Arial Narrow" w:hAnsi="Arial Narrow" w:cs="Arial"/>
                <w:b/>
                <w:bCs/>
                <w:sz w:val="22"/>
                <w:szCs w:val="22"/>
              </w:rPr>
            </w:pPr>
          </w:p>
        </w:tc>
        <w:tc>
          <w:tcPr>
            <w:tcW w:w="2682" w:type="dxa"/>
            <w:tcBorders>
              <w:top w:val="dashed" w:sz="4" w:space="0" w:color="auto"/>
              <w:left w:val="single" w:sz="4" w:space="0" w:color="auto"/>
              <w:bottom w:val="single" w:sz="12" w:space="0" w:color="auto"/>
              <w:right w:val="single" w:sz="5" w:space="0" w:color="000000"/>
            </w:tcBorders>
            <w:vAlign w:val="center"/>
          </w:tcPr>
          <w:p w14:paraId="4C64C376" w14:textId="77777777" w:rsidR="00FC0931" w:rsidRPr="002E37CC" w:rsidRDefault="00FC0931"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37564DBA" w14:textId="7DD76C5A" w:rsidR="00FC0931" w:rsidRPr="002E37CC" w:rsidRDefault="00FC0931"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04F0BBA1" w14:textId="77777777" w:rsidR="00FC0931" w:rsidRPr="002E37CC" w:rsidRDefault="00FC0931" w:rsidP="001270DC">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225AC7E9" w14:textId="77777777" w:rsidR="00FC0931" w:rsidRPr="002E37CC" w:rsidRDefault="00FC0931" w:rsidP="001270DC">
            <w:pPr>
              <w:jc w:val="center"/>
              <w:rPr>
                <w:rFonts w:ascii="Arial Narrow" w:hAnsi="Arial Narrow" w:cs="Arial"/>
                <w:bCs/>
                <w:sz w:val="22"/>
                <w:szCs w:val="22"/>
              </w:rPr>
            </w:pPr>
          </w:p>
        </w:tc>
      </w:tr>
      <w:tr w:rsidR="00FC0931" w:rsidRPr="002E37CC" w14:paraId="1EC54C90" w14:textId="010AE3C0" w:rsidTr="00C11E76">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08784898"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5</w:t>
            </w:r>
          </w:p>
        </w:tc>
        <w:tc>
          <w:tcPr>
            <w:tcW w:w="3543" w:type="dxa"/>
            <w:vMerge w:val="restart"/>
            <w:tcBorders>
              <w:top w:val="single" w:sz="12" w:space="0" w:color="auto"/>
              <w:left w:val="single" w:sz="6" w:space="0" w:color="000000"/>
              <w:right w:val="single" w:sz="6" w:space="0" w:color="000000"/>
            </w:tcBorders>
            <w:vAlign w:val="bottom"/>
          </w:tcPr>
          <w:p w14:paraId="0985AFD0" w14:textId="03FF79BD" w:rsidR="00FC0931" w:rsidRPr="002E37CC" w:rsidRDefault="00FC0931" w:rsidP="00B72FAE">
            <w:pPr>
              <w:ind w:left="113"/>
              <w:jc w:val="center"/>
              <w:rPr>
                <w:rFonts w:ascii="Arial Narrow" w:hAnsi="Arial Narrow" w:cs="Arial"/>
                <w:bCs/>
                <w:sz w:val="22"/>
                <w:szCs w:val="22"/>
              </w:rPr>
            </w:pPr>
            <w:r w:rsidRPr="002E37CC">
              <w:rPr>
                <w:rFonts w:ascii="Arial Narrow" w:hAnsi="Arial Narrow" w:cs="Arial"/>
                <w:bCs/>
                <w:i/>
                <w:sz w:val="10"/>
                <w:szCs w:val="10"/>
              </w:rPr>
              <w:t>polje za dodatni vpis</w:t>
            </w:r>
          </w:p>
        </w:tc>
        <w:tc>
          <w:tcPr>
            <w:tcW w:w="785" w:type="dxa"/>
            <w:vMerge w:val="restart"/>
            <w:tcBorders>
              <w:top w:val="single" w:sz="12" w:space="0" w:color="auto"/>
              <w:left w:val="single" w:sz="5" w:space="0" w:color="000000"/>
              <w:right w:val="single" w:sz="5" w:space="0" w:color="000000"/>
            </w:tcBorders>
            <w:vAlign w:val="center"/>
          </w:tcPr>
          <w:p w14:paraId="68B661B4" w14:textId="77777777" w:rsidR="00FC0931" w:rsidRPr="002E37CC" w:rsidRDefault="00FC0931" w:rsidP="001270DC">
            <w:pPr>
              <w:jc w:val="center"/>
              <w:rPr>
                <w:rFonts w:ascii="Arial Narrow" w:hAnsi="Arial Narrow" w:cs="Arial"/>
                <w:b/>
                <w:bCs/>
                <w:sz w:val="22"/>
                <w:szCs w:val="22"/>
              </w:rPr>
            </w:pPr>
          </w:p>
        </w:tc>
        <w:tc>
          <w:tcPr>
            <w:tcW w:w="786" w:type="dxa"/>
            <w:vMerge w:val="restart"/>
            <w:tcBorders>
              <w:top w:val="single" w:sz="12" w:space="0" w:color="auto"/>
              <w:left w:val="single" w:sz="5" w:space="0" w:color="000000"/>
              <w:right w:val="single" w:sz="4" w:space="0" w:color="auto"/>
            </w:tcBorders>
            <w:vAlign w:val="center"/>
          </w:tcPr>
          <w:p w14:paraId="37CF1780" w14:textId="77777777" w:rsidR="00FC0931" w:rsidRPr="002E37CC" w:rsidRDefault="00FC0931" w:rsidP="00252FCC">
            <w:pPr>
              <w:jc w:val="center"/>
              <w:rPr>
                <w:rFonts w:ascii="Arial Narrow" w:hAnsi="Arial Narrow" w:cs="Arial"/>
                <w:b/>
                <w:bCs/>
                <w:sz w:val="22"/>
                <w:szCs w:val="22"/>
              </w:rPr>
            </w:pPr>
          </w:p>
        </w:tc>
        <w:tc>
          <w:tcPr>
            <w:tcW w:w="9911" w:type="dxa"/>
            <w:gridSpan w:val="4"/>
            <w:tcBorders>
              <w:top w:val="single" w:sz="12" w:space="0" w:color="auto"/>
              <w:left w:val="single" w:sz="4" w:space="0" w:color="auto"/>
              <w:bottom w:val="dashed" w:sz="4" w:space="0" w:color="auto"/>
              <w:right w:val="single" w:sz="5" w:space="0" w:color="000000"/>
            </w:tcBorders>
            <w:vAlign w:val="center"/>
          </w:tcPr>
          <w:p w14:paraId="19CFE37E" w14:textId="77777777" w:rsidR="00FC0931" w:rsidRPr="002E37CC" w:rsidRDefault="00FC0931" w:rsidP="001270DC">
            <w:pPr>
              <w:rPr>
                <w:rFonts w:ascii="Arial Narrow" w:hAnsi="Arial Narrow" w:cs="Arial"/>
                <w:bCs/>
                <w:sz w:val="22"/>
                <w:szCs w:val="22"/>
              </w:rPr>
            </w:pPr>
          </w:p>
        </w:tc>
      </w:tr>
      <w:tr w:rsidR="00FC0931" w:rsidRPr="002E37CC" w14:paraId="77F0A378" w14:textId="77777777" w:rsidTr="00C11E76">
        <w:trPr>
          <w:trHeight w:val="505"/>
          <w:jc w:val="center"/>
        </w:trPr>
        <w:tc>
          <w:tcPr>
            <w:tcW w:w="420" w:type="dxa"/>
            <w:vMerge/>
            <w:tcBorders>
              <w:left w:val="single" w:sz="6" w:space="0" w:color="000000"/>
              <w:bottom w:val="single" w:sz="12" w:space="0" w:color="auto"/>
              <w:right w:val="single" w:sz="6" w:space="0" w:color="000000"/>
            </w:tcBorders>
            <w:vAlign w:val="center"/>
          </w:tcPr>
          <w:p w14:paraId="1216F998" w14:textId="77777777" w:rsidR="00FC0931" w:rsidRPr="002E37CC" w:rsidRDefault="00FC0931" w:rsidP="001270DC">
            <w:pPr>
              <w:jc w:val="center"/>
              <w:rPr>
                <w:rFonts w:ascii="Arial Narrow" w:hAnsi="Arial Narrow" w:cs="Arial"/>
                <w:bCs/>
                <w:sz w:val="22"/>
                <w:szCs w:val="22"/>
              </w:rPr>
            </w:pPr>
          </w:p>
        </w:tc>
        <w:tc>
          <w:tcPr>
            <w:tcW w:w="3543" w:type="dxa"/>
            <w:vMerge/>
            <w:tcBorders>
              <w:left w:val="single" w:sz="6" w:space="0" w:color="000000"/>
              <w:bottom w:val="single" w:sz="12" w:space="0" w:color="auto"/>
              <w:right w:val="single" w:sz="6" w:space="0" w:color="000000"/>
            </w:tcBorders>
            <w:vAlign w:val="bottom"/>
          </w:tcPr>
          <w:p w14:paraId="1672086C" w14:textId="77777777" w:rsidR="00FC0931" w:rsidRPr="002E37CC" w:rsidRDefault="00FC0931" w:rsidP="001270DC">
            <w:pPr>
              <w:jc w:val="center"/>
              <w:rPr>
                <w:rFonts w:ascii="Arial Narrow" w:hAnsi="Arial Narrow" w:cs="Arial"/>
                <w:b/>
                <w:bCs/>
                <w:sz w:val="22"/>
                <w:szCs w:val="22"/>
              </w:rPr>
            </w:pPr>
          </w:p>
        </w:tc>
        <w:tc>
          <w:tcPr>
            <w:tcW w:w="785" w:type="dxa"/>
            <w:vMerge/>
            <w:tcBorders>
              <w:left w:val="single" w:sz="5" w:space="0" w:color="000000"/>
              <w:bottom w:val="single" w:sz="12" w:space="0" w:color="auto"/>
              <w:right w:val="single" w:sz="5" w:space="0" w:color="000000"/>
            </w:tcBorders>
            <w:vAlign w:val="center"/>
          </w:tcPr>
          <w:p w14:paraId="2FB9E6A9" w14:textId="77777777" w:rsidR="00FC0931" w:rsidRPr="002E37CC" w:rsidRDefault="00FC0931" w:rsidP="001270DC">
            <w:pPr>
              <w:jc w:val="center"/>
              <w:rPr>
                <w:rFonts w:ascii="Arial Narrow" w:hAnsi="Arial Narrow" w:cs="Arial"/>
                <w:bCs/>
                <w:sz w:val="22"/>
                <w:szCs w:val="22"/>
              </w:rPr>
            </w:pPr>
          </w:p>
        </w:tc>
        <w:tc>
          <w:tcPr>
            <w:tcW w:w="786" w:type="dxa"/>
            <w:vMerge/>
            <w:tcBorders>
              <w:left w:val="single" w:sz="5" w:space="0" w:color="000000"/>
              <w:bottom w:val="single" w:sz="12" w:space="0" w:color="auto"/>
              <w:right w:val="single" w:sz="4" w:space="0" w:color="auto"/>
            </w:tcBorders>
            <w:vAlign w:val="center"/>
          </w:tcPr>
          <w:p w14:paraId="09D2A98E" w14:textId="77777777" w:rsidR="00FC0931" w:rsidRPr="002E37CC" w:rsidRDefault="00FC0931" w:rsidP="00506837">
            <w:pPr>
              <w:jc w:val="center"/>
              <w:rPr>
                <w:rFonts w:ascii="Arial Narrow" w:hAnsi="Arial Narrow" w:cs="Arial"/>
                <w:b/>
                <w:bCs/>
                <w:sz w:val="22"/>
                <w:szCs w:val="22"/>
              </w:rPr>
            </w:pPr>
          </w:p>
        </w:tc>
        <w:tc>
          <w:tcPr>
            <w:tcW w:w="2682" w:type="dxa"/>
            <w:tcBorders>
              <w:top w:val="dashed" w:sz="4" w:space="0" w:color="auto"/>
              <w:left w:val="single" w:sz="4" w:space="0" w:color="auto"/>
              <w:bottom w:val="single" w:sz="12" w:space="0" w:color="auto"/>
              <w:right w:val="single" w:sz="5" w:space="0" w:color="000000"/>
            </w:tcBorders>
            <w:vAlign w:val="center"/>
          </w:tcPr>
          <w:p w14:paraId="29C24EE5" w14:textId="77777777" w:rsidR="00FC0931" w:rsidRPr="002E37CC" w:rsidRDefault="00FC0931"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71BF5CFD" w14:textId="5630D0AD" w:rsidR="00FC0931" w:rsidRPr="002E37CC" w:rsidRDefault="00FC0931"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555F3CC9" w14:textId="77777777" w:rsidR="00FC0931" w:rsidRPr="002E37CC" w:rsidRDefault="00FC0931" w:rsidP="001270DC">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41ABD3FF" w14:textId="77777777" w:rsidR="00FC0931" w:rsidRPr="002E37CC" w:rsidRDefault="00FC0931" w:rsidP="001270DC">
            <w:pPr>
              <w:jc w:val="center"/>
              <w:rPr>
                <w:rFonts w:ascii="Arial Narrow" w:hAnsi="Arial Narrow" w:cs="Arial"/>
                <w:bCs/>
                <w:sz w:val="22"/>
                <w:szCs w:val="22"/>
              </w:rPr>
            </w:pPr>
          </w:p>
        </w:tc>
      </w:tr>
      <w:tr w:rsidR="00FC0931" w:rsidRPr="002E37CC" w14:paraId="5D89B0DF" w14:textId="700447AB" w:rsidTr="00C11E76">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65BC1785" w14:textId="77777777" w:rsidR="00FC0931" w:rsidRPr="002E37CC" w:rsidRDefault="00FC0931" w:rsidP="001270DC">
            <w:pPr>
              <w:jc w:val="center"/>
              <w:rPr>
                <w:rFonts w:ascii="Arial Narrow" w:hAnsi="Arial Narrow" w:cs="Arial"/>
                <w:bCs/>
                <w:sz w:val="22"/>
                <w:szCs w:val="22"/>
              </w:rPr>
            </w:pPr>
            <w:r w:rsidRPr="002E37CC">
              <w:rPr>
                <w:rFonts w:ascii="Arial Narrow" w:hAnsi="Arial Narrow" w:cs="Arial"/>
                <w:bCs/>
                <w:sz w:val="22"/>
                <w:szCs w:val="22"/>
              </w:rPr>
              <w:t>6</w:t>
            </w:r>
          </w:p>
        </w:tc>
        <w:tc>
          <w:tcPr>
            <w:tcW w:w="3543" w:type="dxa"/>
            <w:vMerge w:val="restart"/>
            <w:tcBorders>
              <w:top w:val="single" w:sz="12" w:space="0" w:color="auto"/>
              <w:left w:val="single" w:sz="6" w:space="0" w:color="000000"/>
              <w:right w:val="single" w:sz="6" w:space="0" w:color="000000"/>
            </w:tcBorders>
            <w:vAlign w:val="bottom"/>
          </w:tcPr>
          <w:p w14:paraId="7BDF3CED" w14:textId="77777777" w:rsidR="00FC0931" w:rsidRPr="002E37CC" w:rsidRDefault="00FC0931" w:rsidP="001270DC">
            <w:pPr>
              <w:jc w:val="center"/>
              <w:rPr>
                <w:rFonts w:ascii="Arial Narrow" w:hAnsi="Arial Narrow" w:cs="Arial"/>
                <w:b/>
                <w:bCs/>
                <w:i/>
                <w:sz w:val="10"/>
                <w:szCs w:val="10"/>
              </w:rPr>
            </w:pPr>
            <w:r w:rsidRPr="002E37CC">
              <w:rPr>
                <w:rFonts w:ascii="Arial Narrow" w:hAnsi="Arial Narrow" w:cs="Arial"/>
                <w:bCs/>
                <w:i/>
                <w:sz w:val="10"/>
                <w:szCs w:val="10"/>
              </w:rPr>
              <w:t>polje za dodatni vpis</w:t>
            </w:r>
          </w:p>
        </w:tc>
        <w:tc>
          <w:tcPr>
            <w:tcW w:w="785" w:type="dxa"/>
            <w:vMerge w:val="restart"/>
            <w:tcBorders>
              <w:top w:val="single" w:sz="12" w:space="0" w:color="auto"/>
              <w:left w:val="single" w:sz="5" w:space="0" w:color="000000"/>
              <w:right w:val="single" w:sz="5" w:space="0" w:color="000000"/>
            </w:tcBorders>
            <w:vAlign w:val="center"/>
          </w:tcPr>
          <w:p w14:paraId="3E315AB7" w14:textId="77777777" w:rsidR="00FC0931" w:rsidRPr="002E37CC" w:rsidRDefault="00FC0931" w:rsidP="001270DC">
            <w:pPr>
              <w:jc w:val="center"/>
              <w:rPr>
                <w:rFonts w:ascii="Arial Narrow" w:hAnsi="Arial Narrow" w:cs="Arial"/>
                <w:b/>
                <w:bCs/>
                <w:sz w:val="22"/>
                <w:szCs w:val="22"/>
              </w:rPr>
            </w:pPr>
          </w:p>
        </w:tc>
        <w:tc>
          <w:tcPr>
            <w:tcW w:w="786" w:type="dxa"/>
            <w:vMerge w:val="restart"/>
            <w:tcBorders>
              <w:top w:val="single" w:sz="12" w:space="0" w:color="auto"/>
              <w:left w:val="single" w:sz="5" w:space="0" w:color="000000"/>
              <w:right w:val="single" w:sz="4" w:space="0" w:color="auto"/>
            </w:tcBorders>
            <w:vAlign w:val="center"/>
          </w:tcPr>
          <w:p w14:paraId="0671F9D2" w14:textId="77777777" w:rsidR="00FC0931" w:rsidRPr="002E37CC" w:rsidRDefault="00FC0931" w:rsidP="00252FCC">
            <w:pPr>
              <w:jc w:val="center"/>
              <w:rPr>
                <w:rFonts w:ascii="Arial Narrow" w:hAnsi="Arial Narrow" w:cs="Arial"/>
                <w:b/>
                <w:bCs/>
                <w:sz w:val="22"/>
                <w:szCs w:val="22"/>
              </w:rPr>
            </w:pPr>
          </w:p>
        </w:tc>
        <w:tc>
          <w:tcPr>
            <w:tcW w:w="9911" w:type="dxa"/>
            <w:gridSpan w:val="4"/>
            <w:tcBorders>
              <w:top w:val="single" w:sz="12" w:space="0" w:color="auto"/>
              <w:left w:val="single" w:sz="4" w:space="0" w:color="auto"/>
              <w:bottom w:val="dashed" w:sz="4" w:space="0" w:color="auto"/>
              <w:right w:val="single" w:sz="5" w:space="0" w:color="000000"/>
            </w:tcBorders>
            <w:vAlign w:val="center"/>
          </w:tcPr>
          <w:p w14:paraId="6F3E6F5E" w14:textId="77777777" w:rsidR="00FC0931" w:rsidRPr="002E37CC" w:rsidRDefault="00FC0931" w:rsidP="001270DC">
            <w:pPr>
              <w:rPr>
                <w:rFonts w:ascii="Arial Narrow" w:hAnsi="Arial Narrow" w:cs="Arial"/>
                <w:bCs/>
                <w:sz w:val="22"/>
                <w:szCs w:val="22"/>
              </w:rPr>
            </w:pPr>
          </w:p>
        </w:tc>
      </w:tr>
      <w:tr w:rsidR="00FC0931" w:rsidRPr="002E37CC" w14:paraId="77673E38" w14:textId="77777777" w:rsidTr="00C11E76">
        <w:trPr>
          <w:trHeight w:val="505"/>
          <w:jc w:val="center"/>
        </w:trPr>
        <w:tc>
          <w:tcPr>
            <w:tcW w:w="420" w:type="dxa"/>
            <w:vMerge/>
            <w:tcBorders>
              <w:left w:val="single" w:sz="6" w:space="0" w:color="000000"/>
              <w:bottom w:val="single" w:sz="12" w:space="0" w:color="auto"/>
              <w:right w:val="single" w:sz="6" w:space="0" w:color="000000"/>
            </w:tcBorders>
          </w:tcPr>
          <w:p w14:paraId="06535513" w14:textId="77777777" w:rsidR="00FC0931" w:rsidRPr="002E37CC" w:rsidRDefault="00FC0931" w:rsidP="001270DC">
            <w:pPr>
              <w:jc w:val="center"/>
              <w:rPr>
                <w:rFonts w:ascii="Arial Narrow" w:hAnsi="Arial Narrow" w:cs="Arial"/>
                <w:bCs/>
                <w:sz w:val="22"/>
                <w:szCs w:val="22"/>
              </w:rPr>
            </w:pPr>
          </w:p>
        </w:tc>
        <w:tc>
          <w:tcPr>
            <w:tcW w:w="3543" w:type="dxa"/>
            <w:vMerge/>
            <w:tcBorders>
              <w:left w:val="single" w:sz="6" w:space="0" w:color="000000"/>
              <w:bottom w:val="single" w:sz="12" w:space="0" w:color="auto"/>
              <w:right w:val="single" w:sz="6" w:space="0" w:color="000000"/>
            </w:tcBorders>
            <w:vAlign w:val="center"/>
          </w:tcPr>
          <w:p w14:paraId="45F36942" w14:textId="77777777" w:rsidR="00FC0931" w:rsidRPr="002E37CC" w:rsidRDefault="00FC0931" w:rsidP="001270DC">
            <w:pPr>
              <w:jc w:val="center"/>
              <w:rPr>
                <w:rFonts w:ascii="Arial Narrow" w:hAnsi="Arial Narrow" w:cs="Arial"/>
                <w:b/>
                <w:bCs/>
                <w:sz w:val="22"/>
                <w:szCs w:val="22"/>
              </w:rPr>
            </w:pPr>
          </w:p>
        </w:tc>
        <w:tc>
          <w:tcPr>
            <w:tcW w:w="785" w:type="dxa"/>
            <w:vMerge/>
            <w:tcBorders>
              <w:left w:val="single" w:sz="5" w:space="0" w:color="000000"/>
              <w:bottom w:val="single" w:sz="12" w:space="0" w:color="auto"/>
              <w:right w:val="single" w:sz="5" w:space="0" w:color="000000"/>
            </w:tcBorders>
            <w:vAlign w:val="center"/>
          </w:tcPr>
          <w:p w14:paraId="2619DB06" w14:textId="77777777" w:rsidR="00FC0931" w:rsidRPr="002E37CC" w:rsidRDefault="00FC0931" w:rsidP="001270DC">
            <w:pPr>
              <w:jc w:val="center"/>
              <w:rPr>
                <w:rFonts w:ascii="Arial Narrow" w:hAnsi="Arial Narrow" w:cs="Arial"/>
                <w:bCs/>
                <w:sz w:val="22"/>
                <w:szCs w:val="22"/>
              </w:rPr>
            </w:pPr>
          </w:p>
        </w:tc>
        <w:tc>
          <w:tcPr>
            <w:tcW w:w="786" w:type="dxa"/>
            <w:vMerge/>
            <w:tcBorders>
              <w:left w:val="single" w:sz="5" w:space="0" w:color="000000"/>
              <w:bottom w:val="single" w:sz="12" w:space="0" w:color="auto"/>
              <w:right w:val="single" w:sz="4" w:space="0" w:color="auto"/>
            </w:tcBorders>
            <w:vAlign w:val="center"/>
          </w:tcPr>
          <w:p w14:paraId="48F44B0C" w14:textId="77777777" w:rsidR="00FC0931" w:rsidRPr="002E37CC" w:rsidRDefault="00FC0931" w:rsidP="001270DC">
            <w:pPr>
              <w:rPr>
                <w:rFonts w:ascii="Arial Narrow" w:hAnsi="Arial Narrow" w:cs="Arial"/>
                <w:bCs/>
                <w:sz w:val="22"/>
                <w:szCs w:val="22"/>
              </w:rPr>
            </w:pPr>
          </w:p>
        </w:tc>
        <w:tc>
          <w:tcPr>
            <w:tcW w:w="2682" w:type="dxa"/>
            <w:tcBorders>
              <w:top w:val="dashed" w:sz="4" w:space="0" w:color="auto"/>
              <w:left w:val="single" w:sz="4" w:space="0" w:color="auto"/>
              <w:bottom w:val="single" w:sz="12" w:space="0" w:color="auto"/>
              <w:right w:val="single" w:sz="5" w:space="0" w:color="000000"/>
            </w:tcBorders>
            <w:vAlign w:val="center"/>
          </w:tcPr>
          <w:p w14:paraId="6BA595F7" w14:textId="77777777" w:rsidR="00FC0931" w:rsidRPr="002E37CC" w:rsidRDefault="00FC0931" w:rsidP="001270DC">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5EEFEB57" w14:textId="05DF895E" w:rsidR="00FC0931" w:rsidRPr="002E37CC" w:rsidRDefault="00FC0931" w:rsidP="001270DC">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35245C98" w14:textId="77777777" w:rsidR="00FC0931" w:rsidRPr="002E37CC" w:rsidRDefault="00FC0931" w:rsidP="001270DC">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4F0113F3" w14:textId="77777777" w:rsidR="00FC0931" w:rsidRPr="002E37CC" w:rsidRDefault="00FC0931" w:rsidP="001270DC">
            <w:pPr>
              <w:jc w:val="center"/>
              <w:rPr>
                <w:rFonts w:ascii="Arial Narrow" w:hAnsi="Arial Narrow" w:cs="Arial"/>
                <w:bCs/>
                <w:sz w:val="22"/>
                <w:szCs w:val="22"/>
              </w:rPr>
            </w:pPr>
          </w:p>
        </w:tc>
      </w:tr>
    </w:tbl>
    <w:p w14:paraId="4ECAEE97" w14:textId="77777777" w:rsidR="001270DC" w:rsidRPr="002E37CC" w:rsidRDefault="001270DC" w:rsidP="001270DC">
      <w:pPr>
        <w:rPr>
          <w:rFonts w:ascii="Arial Narrow" w:hAnsi="Arial Narrow"/>
        </w:rPr>
      </w:pPr>
    </w:p>
    <w:p w14:paraId="3E931548" w14:textId="77777777" w:rsidR="00FD7F37" w:rsidRPr="002E37CC" w:rsidRDefault="00FD7F37" w:rsidP="00FD7F37">
      <w:pPr>
        <w:rPr>
          <w:rFonts w:ascii="Arial Narrow" w:hAnsi="Arial Narrow"/>
        </w:rPr>
      </w:pPr>
    </w:p>
    <w:p w14:paraId="787EC5C8" w14:textId="77777777" w:rsidR="00FD7F37" w:rsidRPr="002E37CC" w:rsidRDefault="00FD7F37" w:rsidP="00FD7F37">
      <w:pPr>
        <w:rPr>
          <w:rFonts w:ascii="Arial Narrow" w:hAnsi="Arial Narrow"/>
        </w:rPr>
      </w:pPr>
    </w:p>
    <w:p w14:paraId="553A5BDD" w14:textId="32769267" w:rsidR="00FD7F37" w:rsidRPr="002E37CC" w:rsidRDefault="00FD7F37" w:rsidP="00FD7F37">
      <w:pPr>
        <w:rPr>
          <w:rFonts w:ascii="Arial Narrow" w:hAnsi="Arial Narrow"/>
        </w:rPr>
      </w:pPr>
      <w:r w:rsidRPr="002E37CC">
        <w:rPr>
          <w:rFonts w:ascii="Arial Narrow" w:hAnsi="Arial Narrow"/>
        </w:rPr>
        <w:t>Izdano v: ____________________, dne _______________</w:t>
      </w:r>
    </w:p>
    <w:p w14:paraId="2ABE68F7" w14:textId="53F859FB" w:rsidR="00810152" w:rsidRPr="002E37CC" w:rsidRDefault="00FD7F37" w:rsidP="003B742D">
      <w:pPr>
        <w:rPr>
          <w:rFonts w:ascii="Arial Narrow" w:hAnsi="Arial Narrow"/>
        </w:rPr>
        <w:sectPr w:rsidR="00810152" w:rsidRPr="002E37CC" w:rsidSect="001270DC">
          <w:pgSz w:w="16838" w:h="11906" w:orient="landscape" w:code="9"/>
          <w:pgMar w:top="1418" w:right="1418" w:bottom="1134" w:left="1134" w:header="851" w:footer="454" w:gutter="0"/>
          <w:cols w:space="708"/>
          <w:titlePg/>
          <w:docGrid w:linePitch="360"/>
        </w:sectPr>
      </w:pPr>
      <w:r w:rsidRPr="002E37CC">
        <w:rPr>
          <w:rFonts w:ascii="Arial Narrow" w:hAnsi="Arial Narrow"/>
          <w:sz w:val="18"/>
          <w:szCs w:val="18"/>
        </w:rPr>
        <w:t xml:space="preserve">                                                                                                                                                                                                   </w:t>
      </w:r>
      <w:r w:rsidRPr="002E37CC">
        <w:rPr>
          <w:rFonts w:ascii="Arial Narrow" w:hAnsi="Arial Narrow"/>
          <w:sz w:val="20"/>
          <w:szCs w:val="20"/>
        </w:rPr>
        <w:t>žig in podpis pooblaščene osebe ponudnika</w:t>
      </w:r>
    </w:p>
    <w:tbl>
      <w:tblPr>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6"/>
      </w:tblGrid>
      <w:tr w:rsidR="007866AC" w:rsidRPr="002E37CC" w14:paraId="2520A484" w14:textId="77777777" w:rsidTr="00D268A7">
        <w:trPr>
          <w:trHeight w:hRule="exact" w:val="430"/>
        </w:trPr>
        <w:tc>
          <w:tcPr>
            <w:tcW w:w="9072" w:type="dxa"/>
            <w:vAlign w:val="center"/>
          </w:tcPr>
          <w:p w14:paraId="1B479B61" w14:textId="37241C22" w:rsidR="00810152" w:rsidRPr="002E37CC" w:rsidRDefault="002E37CC" w:rsidP="00D268A7">
            <w:pPr>
              <w:rPr>
                <w:rFonts w:ascii="Arial Narrow" w:hAnsi="Arial Narrow"/>
                <w:b/>
                <w:sz w:val="22"/>
                <w:szCs w:val="22"/>
              </w:rPr>
            </w:pPr>
            <w:r>
              <w:rPr>
                <w:rFonts w:ascii="Arial Narrow" w:hAnsi="Arial Narrow"/>
                <w:b/>
                <w:bCs/>
                <w:sz w:val="22"/>
                <w:szCs w:val="22"/>
              </w:rPr>
              <w:lastRenderedPageBreak/>
              <w:t>PRILOGA 5</w:t>
            </w:r>
          </w:p>
        </w:tc>
      </w:tr>
      <w:tr w:rsidR="00CF0B72" w:rsidRPr="002E37CC" w14:paraId="3CE38470" w14:textId="77777777" w:rsidTr="00D268A7">
        <w:trPr>
          <w:trHeight w:hRule="exact" w:val="567"/>
        </w:trPr>
        <w:tc>
          <w:tcPr>
            <w:tcW w:w="9072" w:type="dxa"/>
            <w:vAlign w:val="center"/>
          </w:tcPr>
          <w:p w14:paraId="3939F235" w14:textId="57CFF7EB" w:rsidR="00CF0B72" w:rsidRPr="002E37CC" w:rsidRDefault="00CF0B72" w:rsidP="00D268A7">
            <w:pPr>
              <w:rPr>
                <w:rFonts w:ascii="Arial Narrow" w:hAnsi="Arial Narrow"/>
                <w:b/>
                <w:sz w:val="22"/>
                <w:szCs w:val="22"/>
              </w:rPr>
            </w:pPr>
            <w:r w:rsidRPr="002E37CC">
              <w:rPr>
                <w:rFonts w:ascii="Arial Narrow" w:hAnsi="Arial Narrow"/>
                <w:b/>
                <w:sz w:val="22"/>
                <w:szCs w:val="22"/>
              </w:rPr>
              <w:t>IZJAVA GARANCIJA, VZDRŽEVANJE, SERVISIRANJE in POPRAVILA MEDICINSKIH APARATOV ter MEDICINSKO TEHNIČNE OPREME</w:t>
            </w:r>
          </w:p>
          <w:p w14:paraId="5017D216" w14:textId="77777777" w:rsidR="00CF0B72" w:rsidRPr="002E37CC" w:rsidRDefault="00CF0B72" w:rsidP="00D268A7">
            <w:pPr>
              <w:rPr>
                <w:rFonts w:ascii="Arial Narrow" w:hAnsi="Arial Narrow"/>
                <w:b/>
                <w:bCs/>
                <w:sz w:val="22"/>
                <w:szCs w:val="22"/>
              </w:rPr>
            </w:pPr>
          </w:p>
        </w:tc>
      </w:tr>
    </w:tbl>
    <w:p w14:paraId="32DCCC98" w14:textId="77777777" w:rsidR="00EA265B" w:rsidRPr="00233792" w:rsidRDefault="00EA265B" w:rsidP="00810152">
      <w:pPr>
        <w:jc w:val="both"/>
        <w:rPr>
          <w:rFonts w:ascii="Arial Narrow" w:hAnsi="Arial Narrow"/>
        </w:rPr>
      </w:pPr>
    </w:p>
    <w:p w14:paraId="5BA1BCAF" w14:textId="77777777" w:rsidR="00EA265B" w:rsidRPr="00233792" w:rsidRDefault="00EA265B" w:rsidP="00810152">
      <w:pPr>
        <w:jc w:val="both"/>
        <w:rPr>
          <w:rFonts w:ascii="Arial Narrow" w:hAnsi="Arial Narrow"/>
        </w:rPr>
      </w:pPr>
    </w:p>
    <w:p w14:paraId="7C77A149" w14:textId="77777777" w:rsidR="00810152" w:rsidRPr="002E37CC" w:rsidRDefault="00810152" w:rsidP="00810152">
      <w:pPr>
        <w:jc w:val="both"/>
        <w:rPr>
          <w:rFonts w:ascii="Arial Narrow" w:hAnsi="Arial Narrow"/>
        </w:rPr>
      </w:pPr>
      <w:r w:rsidRPr="002E37CC">
        <w:rPr>
          <w:rFonts w:ascii="Arial Narrow" w:hAnsi="Arial Narrow"/>
          <w:b/>
        </w:rPr>
        <w:t>Naziv in naslov: _______________________________________________________________________</w:t>
      </w:r>
    </w:p>
    <w:p w14:paraId="1473773E" w14:textId="77777777" w:rsidR="00810152" w:rsidRPr="002E37CC" w:rsidRDefault="00810152" w:rsidP="00810152">
      <w:pPr>
        <w:rPr>
          <w:rFonts w:ascii="Arial Narrow" w:hAnsi="Arial Narrow"/>
          <w:sz w:val="18"/>
          <w:szCs w:val="18"/>
        </w:rPr>
      </w:pPr>
      <w:r w:rsidRPr="002E37CC">
        <w:rPr>
          <w:rFonts w:ascii="Arial Narrow" w:hAnsi="Arial Narrow"/>
          <w:sz w:val="18"/>
          <w:szCs w:val="18"/>
        </w:rPr>
        <w:t xml:space="preserve">                                                                                                                 (ponudnik)</w:t>
      </w:r>
    </w:p>
    <w:p w14:paraId="2CB2339B" w14:textId="77777777" w:rsidR="00810152" w:rsidRPr="002E37CC" w:rsidRDefault="00810152" w:rsidP="00810152">
      <w:pPr>
        <w:rPr>
          <w:rFonts w:ascii="Arial Narrow" w:eastAsia="ArialNarrow" w:hAnsi="Arial Narrow" w:cs="Arial"/>
        </w:rPr>
      </w:pPr>
    </w:p>
    <w:p w14:paraId="4B728FFC" w14:textId="77777777" w:rsidR="00810152" w:rsidRPr="002E37CC" w:rsidRDefault="00810152" w:rsidP="00810152">
      <w:pPr>
        <w:rPr>
          <w:rFonts w:ascii="Arial Narrow" w:hAnsi="Arial Narrow" w:cs="Calibri"/>
          <w:bCs/>
          <w:iCs/>
        </w:rPr>
      </w:pPr>
      <w:r w:rsidRPr="002E37CC">
        <w:rPr>
          <w:rFonts w:ascii="Arial Narrow" w:eastAsia="ArialNarrow" w:hAnsi="Arial Narrow" w:cs="Arial"/>
        </w:rPr>
        <w:t xml:space="preserve">Številka javnega naročila (JN), na katero se izjava nanaša: </w:t>
      </w:r>
      <w:r w:rsidRPr="002E37CC">
        <w:rPr>
          <w:rFonts w:ascii="Arial Narrow" w:hAnsi="Arial Narrow" w:cs="Calibri"/>
          <w:b/>
          <w:bCs/>
          <w:iCs/>
        </w:rPr>
        <w:fldChar w:fldCharType="begin">
          <w:ffData>
            <w:name w:val=""/>
            <w:enabled/>
            <w:calcOnExit w:val="0"/>
            <w:textInput>
              <w:type w:val="number"/>
              <w:maxLength w:val="4"/>
            </w:textInput>
          </w:ffData>
        </w:fldChar>
      </w:r>
      <w:r w:rsidRPr="002E37CC">
        <w:rPr>
          <w:rFonts w:ascii="Arial Narrow" w:hAnsi="Arial Narrow" w:cs="Calibri"/>
          <w:b/>
          <w:bCs/>
          <w:iCs/>
        </w:rPr>
        <w:instrText xml:space="preserve"> FORMTEXT </w:instrText>
      </w:r>
      <w:r w:rsidRPr="002E37CC">
        <w:rPr>
          <w:rFonts w:ascii="Arial Narrow" w:hAnsi="Arial Narrow" w:cs="Calibri"/>
          <w:b/>
          <w:bCs/>
          <w:iCs/>
        </w:rPr>
      </w:r>
      <w:r w:rsidRPr="002E37CC">
        <w:rPr>
          <w:rFonts w:ascii="Arial Narrow" w:hAnsi="Arial Narrow" w:cs="Calibri"/>
          <w:b/>
          <w:bCs/>
          <w:iCs/>
        </w:rPr>
        <w:fldChar w:fldCharType="separate"/>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noProof/>
        </w:rPr>
        <w:t> </w:t>
      </w:r>
      <w:r w:rsidRPr="002E37CC">
        <w:rPr>
          <w:rFonts w:ascii="Arial Narrow" w:hAnsi="Arial Narrow" w:cs="Calibri"/>
          <w:b/>
          <w:bCs/>
          <w:iCs/>
        </w:rPr>
        <w:fldChar w:fldCharType="end"/>
      </w:r>
    </w:p>
    <w:p w14:paraId="050A85C0" w14:textId="77777777" w:rsidR="00810152" w:rsidRPr="002E37CC" w:rsidRDefault="00810152" w:rsidP="00810152">
      <w:pPr>
        <w:rPr>
          <w:rFonts w:ascii="Arial Narrow" w:hAnsi="Arial Narrow"/>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0652F0" w:rsidRPr="002E37CC" w14:paraId="15874522" w14:textId="77777777" w:rsidTr="00E460B6">
        <w:trPr>
          <w:trHeight w:hRule="exact" w:val="624"/>
        </w:trPr>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7FB9C9FF" w14:textId="77777777" w:rsidR="00810152" w:rsidRPr="002E37CC" w:rsidRDefault="00810152" w:rsidP="00E460B6">
            <w:pPr>
              <w:spacing w:before="120" w:after="120"/>
              <w:jc w:val="center"/>
              <w:rPr>
                <w:rFonts w:ascii="Arial Narrow" w:hAnsi="Arial Narrow"/>
                <w:bCs/>
              </w:rPr>
            </w:pPr>
            <w:r w:rsidRPr="002E37CC">
              <w:rPr>
                <w:rFonts w:ascii="Arial Narrow" w:hAnsi="Arial Narrow" w:cs="Arial"/>
                <w:b/>
                <w:sz w:val="32"/>
                <w:szCs w:val="32"/>
              </w:rPr>
              <w:t>I Z J A V L J A M O</w:t>
            </w:r>
          </w:p>
        </w:tc>
      </w:tr>
      <w:tr w:rsidR="000652F0" w:rsidRPr="002E37CC" w14:paraId="646457A5" w14:textId="77777777" w:rsidTr="002211D5">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0173E8D2" w14:textId="77777777" w:rsidR="00293D9D" w:rsidRPr="002E37CC" w:rsidRDefault="00293D9D" w:rsidP="00293D9D">
            <w:pPr>
              <w:jc w:val="both"/>
              <w:rPr>
                <w:rFonts w:ascii="Arial Narrow" w:hAnsi="Arial Narrow"/>
                <w:bCs/>
                <w:sz w:val="22"/>
                <w:szCs w:val="22"/>
              </w:rPr>
            </w:pPr>
            <w:r w:rsidRPr="002E37CC">
              <w:rPr>
                <w:rFonts w:ascii="Arial Narrow" w:hAnsi="Arial Narrow" w:cs="ArialNarrow,Bold"/>
                <w:b/>
                <w:bCs/>
                <w:sz w:val="22"/>
                <w:szCs w:val="22"/>
              </w:rPr>
              <w:t>[1]</w:t>
            </w:r>
            <w:r w:rsidRPr="002E37CC">
              <w:rPr>
                <w:rFonts w:ascii="Arial Narrow" w:hAnsi="Arial Narrow" w:cs="ArialNarrow,Bold"/>
                <w:bCs/>
                <w:sz w:val="22"/>
                <w:szCs w:val="22"/>
              </w:rPr>
              <w:t xml:space="preserve"> D</w:t>
            </w:r>
            <w:r w:rsidRPr="002E37CC">
              <w:rPr>
                <w:rFonts w:ascii="Arial Narrow" w:hAnsi="Arial Narrow"/>
                <w:sz w:val="22"/>
                <w:szCs w:val="22"/>
              </w:rPr>
              <w:t>a bo vsa, po predmetnem JN dobavljena medicinsko tehnična oprema (v nadaljevanju MTO) nova in nerabljena; oprema predstavlja najnovejši model oz. izvedbo, ki vključuje zadnje spremembe in izboljšave v konstrukciji in materialih.</w:t>
            </w:r>
          </w:p>
          <w:p w14:paraId="5603A1D5" w14:textId="4B718241" w:rsidR="00810152" w:rsidRPr="002E37CC" w:rsidRDefault="00293D9D" w:rsidP="002211D5">
            <w:pPr>
              <w:tabs>
                <w:tab w:val="left" w:pos="0"/>
              </w:tabs>
              <w:spacing w:before="120"/>
              <w:jc w:val="both"/>
              <w:rPr>
                <w:rFonts w:ascii="Arial Narrow" w:hAnsi="Arial Narrow" w:cs="Arial"/>
                <w:sz w:val="22"/>
                <w:szCs w:val="22"/>
              </w:rPr>
            </w:pPr>
            <w:r w:rsidRPr="002E37CC">
              <w:rPr>
                <w:rFonts w:ascii="Arial Narrow" w:hAnsi="Arial Narrow" w:cs="ArialNarrow,Bold"/>
                <w:bCs/>
                <w:sz w:val="22"/>
                <w:szCs w:val="22"/>
              </w:rPr>
              <w:t xml:space="preserve">[1a] </w:t>
            </w:r>
            <w:r w:rsidRPr="002E37CC">
              <w:rPr>
                <w:rFonts w:ascii="Arial Narrow" w:hAnsi="Arial Narrow" w:cs="Arial"/>
                <w:sz w:val="22"/>
                <w:szCs w:val="22"/>
              </w:rPr>
              <w:t>Zagotavljamo tudi, da oprema nima napak ali pomanjkljivosti, ki bi izhajale iz konstrukcije, uporabljenih materialov ali iz kakršnekoli napake ali opustitve na strani ponudnika/dobavitelja; garantiramo, da oprema nima stvarnih napak.</w:t>
            </w:r>
          </w:p>
        </w:tc>
      </w:tr>
      <w:tr w:rsidR="000652F0" w:rsidRPr="002E37CC" w14:paraId="79638BFB" w14:textId="77777777" w:rsidTr="002211D5">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78834B06" w14:textId="77777777" w:rsidR="00293D9D" w:rsidRPr="002E37CC" w:rsidRDefault="00293D9D" w:rsidP="00293D9D">
            <w:pPr>
              <w:autoSpaceDE w:val="0"/>
              <w:autoSpaceDN w:val="0"/>
              <w:adjustRightInd w:val="0"/>
              <w:jc w:val="both"/>
              <w:rPr>
                <w:rFonts w:ascii="Arial Narrow" w:eastAsia="ArialNarrow" w:hAnsi="Arial Narrow" w:cs="ArialNarrow"/>
                <w:sz w:val="22"/>
                <w:szCs w:val="22"/>
              </w:rPr>
            </w:pPr>
            <w:r w:rsidRPr="002E37CC">
              <w:rPr>
                <w:rFonts w:ascii="Arial Narrow" w:hAnsi="Arial Narrow" w:cs="ArialNarrow,Bold"/>
                <w:b/>
                <w:bCs/>
                <w:sz w:val="22"/>
                <w:szCs w:val="22"/>
              </w:rPr>
              <w:t>[2]</w:t>
            </w:r>
            <w:r w:rsidRPr="002E37CC">
              <w:rPr>
                <w:rFonts w:ascii="Arial Narrow" w:hAnsi="Arial Narrow" w:cs="ArialNarrow,Bold"/>
                <w:bCs/>
                <w:sz w:val="22"/>
                <w:szCs w:val="22"/>
              </w:rPr>
              <w:t xml:space="preserve"> D</w:t>
            </w:r>
            <w:r w:rsidRPr="002E37CC">
              <w:rPr>
                <w:rFonts w:ascii="Arial Narrow" w:hAnsi="Arial Narrow" w:cs="Arial"/>
                <w:sz w:val="22"/>
                <w:szCs w:val="22"/>
              </w:rPr>
              <w:t xml:space="preserve">a je garancijski rok za MTO najmanj </w:t>
            </w:r>
            <w:r w:rsidRPr="002E37CC">
              <w:rPr>
                <w:rFonts w:ascii="Arial Narrow" w:hAnsi="Arial Narrow" w:cs="Arial"/>
                <w:b/>
                <w:sz w:val="22"/>
                <w:szCs w:val="22"/>
              </w:rPr>
              <w:t>24 mesecev</w:t>
            </w:r>
            <w:r w:rsidRPr="002E37CC">
              <w:rPr>
                <w:rFonts w:ascii="Arial Narrow" w:hAnsi="Arial Narrow" w:cs="Arial"/>
                <w:sz w:val="22"/>
                <w:szCs w:val="22"/>
              </w:rPr>
              <w:t xml:space="preserve"> – garancijski rok v nobenem primeru ne sme biti krajši od, s strani proizvajalca opreme podanega garancijskega roka. </w:t>
            </w:r>
          </w:p>
          <w:p w14:paraId="5FE22F92" w14:textId="77777777" w:rsidR="00293D9D" w:rsidRPr="002E37CC" w:rsidRDefault="00293D9D" w:rsidP="00293D9D">
            <w:pPr>
              <w:spacing w:before="120"/>
              <w:jc w:val="both"/>
              <w:rPr>
                <w:rFonts w:ascii="Arial Narrow" w:hAnsi="Arial Narrow" w:cs="Arial"/>
                <w:sz w:val="22"/>
                <w:szCs w:val="22"/>
              </w:rPr>
            </w:pPr>
            <w:r w:rsidRPr="002E37CC">
              <w:rPr>
                <w:rFonts w:ascii="Arial Narrow" w:hAnsi="Arial Narrow" w:cs="ArialNarrow,Bold"/>
                <w:bCs/>
                <w:sz w:val="22"/>
                <w:szCs w:val="22"/>
              </w:rPr>
              <w:t xml:space="preserve">[2a] </w:t>
            </w:r>
            <w:r w:rsidRPr="002E37CC">
              <w:rPr>
                <w:rFonts w:ascii="Arial Narrow" w:hAnsi="Arial Narrow" w:cs="Arial"/>
                <w:sz w:val="22"/>
                <w:szCs w:val="22"/>
              </w:rPr>
              <w:t xml:space="preserve">Garancijski rok začne teči z dnem prevzema opreme – podpisa primopredajnega zapisnika. </w:t>
            </w:r>
          </w:p>
          <w:p w14:paraId="778661D1" w14:textId="60D92494" w:rsidR="00293D9D" w:rsidRPr="002E37CC" w:rsidRDefault="00293D9D" w:rsidP="000B02CF">
            <w:pPr>
              <w:autoSpaceDE w:val="0"/>
              <w:autoSpaceDN w:val="0"/>
              <w:adjustRightInd w:val="0"/>
              <w:spacing w:before="120"/>
              <w:jc w:val="both"/>
              <w:rPr>
                <w:rFonts w:ascii="Arial Narrow" w:hAnsi="Arial Narrow"/>
                <w:sz w:val="22"/>
                <w:szCs w:val="22"/>
              </w:rPr>
            </w:pPr>
            <w:r w:rsidRPr="002E37CC">
              <w:rPr>
                <w:rFonts w:ascii="Arial Narrow" w:eastAsia="ArialNarrow" w:hAnsi="Arial Narrow" w:cs="ArialNarrow"/>
                <w:sz w:val="22"/>
                <w:szCs w:val="22"/>
              </w:rPr>
              <w:t xml:space="preserve">[2b] </w:t>
            </w:r>
            <w:r w:rsidRPr="002E37CC">
              <w:rPr>
                <w:rFonts w:ascii="Arial Narrow" w:hAnsi="Arial Narrow" w:cs="Arial"/>
                <w:sz w:val="22"/>
                <w:szCs w:val="22"/>
              </w:rPr>
              <w:t>Garancijska upravičenja za MTO iz sledeče točke (tč. št. 3), naročnik uveljavlja pri ponudniku/dobavitelju; garancijska upravičenja za drugo MTO naročnik uveljavlja pri ponudniku/dobavitelju in/ali neposredno na pooblaščenem servisu.</w:t>
            </w:r>
          </w:p>
        </w:tc>
      </w:tr>
      <w:tr w:rsidR="000652F0" w:rsidRPr="002E37CC" w14:paraId="1665373B" w14:textId="77777777" w:rsidTr="002211D5">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7AFE1317" w14:textId="3416B26A" w:rsidR="00293D9D" w:rsidRPr="002E37CC" w:rsidRDefault="00293D9D" w:rsidP="00553F23">
            <w:pPr>
              <w:autoSpaceDE w:val="0"/>
              <w:autoSpaceDN w:val="0"/>
              <w:adjustRightInd w:val="0"/>
              <w:jc w:val="both"/>
              <w:rPr>
                <w:rFonts w:ascii="Arial Narrow" w:eastAsia="ArialNarrow" w:hAnsi="Arial Narrow" w:cs="ArialNarrow"/>
                <w:sz w:val="22"/>
                <w:szCs w:val="22"/>
              </w:rPr>
            </w:pPr>
            <w:r w:rsidRPr="002E37CC">
              <w:rPr>
                <w:rFonts w:ascii="Arial Narrow" w:eastAsia="ArialNarrow" w:hAnsi="Arial Narrow" w:cs="ArialNarrow"/>
                <w:b/>
                <w:sz w:val="22"/>
                <w:szCs w:val="22"/>
              </w:rPr>
              <w:t>[3]</w:t>
            </w:r>
            <w:r w:rsidRPr="002E37CC">
              <w:rPr>
                <w:rFonts w:ascii="Arial Narrow" w:eastAsia="ArialNarrow" w:hAnsi="Arial Narrow" w:cs="ArialNarrow"/>
                <w:sz w:val="22"/>
                <w:szCs w:val="22"/>
              </w:rPr>
              <w:t xml:space="preserve"> Da v trajanju garancijske dobe, poleg brezplačne odprave napak iz naslova garancijskih upravičenj, zagotavljamo tudi brezplačno preventivno in korektivno vzdrževanje medicinskih aparatov (v nadaljevanju MA) iz STK, tč.:</w:t>
            </w:r>
          </w:p>
          <w:p w14:paraId="189E1C5E" w14:textId="5BBA338E" w:rsidR="002D65B0" w:rsidRPr="002E37CC" w:rsidRDefault="002D65B0" w:rsidP="002D65B0">
            <w:pPr>
              <w:numPr>
                <w:ilvl w:val="0"/>
                <w:numId w:val="44"/>
              </w:numPr>
              <w:autoSpaceDE w:val="0"/>
              <w:autoSpaceDN w:val="0"/>
              <w:adjustRightInd w:val="0"/>
              <w:spacing w:before="120"/>
              <w:ind w:left="714" w:hanging="357"/>
              <w:jc w:val="both"/>
              <w:rPr>
                <w:rFonts w:ascii="Arial Narrow" w:eastAsia="ArialNarrow" w:hAnsi="Arial Narrow" w:cs="ArialNarrow"/>
                <w:sz w:val="22"/>
                <w:szCs w:val="22"/>
              </w:rPr>
            </w:pPr>
            <w:r w:rsidRPr="002E37CC">
              <w:rPr>
                <w:rFonts w:ascii="Arial Narrow" w:eastAsia="ArialNarrow" w:hAnsi="Arial Narrow" w:cs="ArialNarrow"/>
                <w:sz w:val="22"/>
                <w:szCs w:val="22"/>
              </w:rPr>
              <w:t xml:space="preserve">4.1  EKG/monitor </w:t>
            </w:r>
            <w:proofErr w:type="spellStart"/>
            <w:r w:rsidRPr="002E37CC">
              <w:rPr>
                <w:rFonts w:ascii="Arial Narrow" w:eastAsia="ArialNarrow" w:hAnsi="Arial Narrow" w:cs="ArialNarrow"/>
                <w:sz w:val="22"/>
                <w:szCs w:val="22"/>
              </w:rPr>
              <w:t>defibrilator</w:t>
            </w:r>
            <w:proofErr w:type="spellEnd"/>
            <w:r w:rsidRPr="002E37CC">
              <w:rPr>
                <w:rFonts w:ascii="Arial Narrow" w:eastAsia="ArialNarrow" w:hAnsi="Arial Narrow" w:cs="ArialNarrow"/>
                <w:sz w:val="22"/>
                <w:szCs w:val="22"/>
              </w:rPr>
              <w:t xml:space="preserve"> z možnostjo zapisovanja srčnega ritma in podatkov o pacientu,</w:t>
            </w:r>
          </w:p>
          <w:p w14:paraId="12DD3CC7" w14:textId="35F57ABA" w:rsidR="002D65B0" w:rsidRPr="002E37CC" w:rsidRDefault="002D65B0" w:rsidP="002D65B0">
            <w:pPr>
              <w:tabs>
                <w:tab w:val="left" w:pos="950"/>
                <w:tab w:val="center" w:pos="4212"/>
              </w:tabs>
              <w:autoSpaceDE w:val="0"/>
              <w:autoSpaceDN w:val="0"/>
              <w:adjustRightInd w:val="0"/>
              <w:jc w:val="center"/>
              <w:rPr>
                <w:rFonts w:ascii="Arial Narrow" w:eastAsia="ArialNarrow" w:hAnsi="Arial Narrow" w:cs="ArialNarrow"/>
                <w:sz w:val="22"/>
                <w:szCs w:val="22"/>
              </w:rPr>
            </w:pPr>
            <w:r w:rsidRPr="002E37CC">
              <w:rPr>
                <w:rFonts w:ascii="Arial Narrow" w:eastAsia="ArialNarrow" w:hAnsi="Arial Narrow" w:cs="ArialNarrow"/>
                <w:i/>
                <w:sz w:val="22"/>
                <w:szCs w:val="22"/>
              </w:rPr>
              <w:t xml:space="preserve">(s strani proizvajalca/ponudnika podan daljši garancijski rok znaša </w:t>
            </w:r>
            <w:r w:rsidRPr="002E37CC">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r w:rsidRPr="002E37CC">
              <w:rPr>
                <w:rFonts w:ascii="Arial Narrow" w:hAnsi="Arial Narrow" w:cs="Calibri"/>
                <w:b/>
                <w:bCs/>
                <w:i/>
                <w:iCs/>
                <w:sz w:val="22"/>
                <w:szCs w:val="22"/>
              </w:rPr>
              <w:t xml:space="preserve"> mesecev)</w:t>
            </w:r>
            <w:r w:rsidRPr="002E37CC">
              <w:rPr>
                <w:rFonts w:ascii="Arial Narrow" w:hAnsi="Arial Narrow" w:cs="Calibri"/>
                <w:bCs/>
                <w:iCs/>
                <w:sz w:val="22"/>
                <w:szCs w:val="22"/>
              </w:rPr>
              <w:t>.</w:t>
            </w:r>
          </w:p>
          <w:p w14:paraId="055D1F81" w14:textId="2571F874" w:rsidR="000B02CF" w:rsidRPr="002E37CC" w:rsidRDefault="002D65B0" w:rsidP="00F673C2">
            <w:pPr>
              <w:numPr>
                <w:ilvl w:val="0"/>
                <w:numId w:val="44"/>
              </w:numPr>
              <w:autoSpaceDE w:val="0"/>
              <w:autoSpaceDN w:val="0"/>
              <w:adjustRightInd w:val="0"/>
              <w:spacing w:before="120"/>
              <w:ind w:left="714" w:hanging="357"/>
              <w:jc w:val="both"/>
              <w:rPr>
                <w:rFonts w:ascii="Arial Narrow" w:eastAsia="ArialNarrow" w:hAnsi="Arial Narrow" w:cs="ArialNarrow"/>
                <w:sz w:val="22"/>
                <w:szCs w:val="22"/>
              </w:rPr>
            </w:pPr>
            <w:r w:rsidRPr="002E37CC">
              <w:rPr>
                <w:rFonts w:ascii="Arial Narrow" w:eastAsia="ArialNarrow" w:hAnsi="Arial Narrow" w:cs="ArialNarrow"/>
                <w:sz w:val="22"/>
                <w:szCs w:val="22"/>
              </w:rPr>
              <w:t xml:space="preserve">4.2  </w:t>
            </w:r>
            <w:r w:rsidR="00553F23" w:rsidRPr="002E37CC">
              <w:rPr>
                <w:rFonts w:ascii="Arial Narrow" w:eastAsia="ArialNarrow" w:hAnsi="Arial Narrow" w:cs="ArialNarrow"/>
                <w:sz w:val="22"/>
                <w:szCs w:val="22"/>
              </w:rPr>
              <w:t>Urgentni transportni ventilator za profesionalno uporabo v nujni medicinski pomoči</w:t>
            </w:r>
          </w:p>
          <w:p w14:paraId="51D49CDF" w14:textId="0BDBC7E6" w:rsidR="00553F23" w:rsidRPr="002E37CC" w:rsidRDefault="00553F23" w:rsidP="00553F23">
            <w:pPr>
              <w:tabs>
                <w:tab w:val="left" w:pos="950"/>
                <w:tab w:val="center" w:pos="4212"/>
              </w:tabs>
              <w:autoSpaceDE w:val="0"/>
              <w:autoSpaceDN w:val="0"/>
              <w:adjustRightInd w:val="0"/>
              <w:jc w:val="center"/>
              <w:rPr>
                <w:rFonts w:ascii="Arial Narrow" w:eastAsia="ArialNarrow" w:hAnsi="Arial Narrow" w:cs="ArialNarrow"/>
                <w:sz w:val="22"/>
                <w:szCs w:val="22"/>
              </w:rPr>
            </w:pPr>
            <w:r w:rsidRPr="002E37CC">
              <w:rPr>
                <w:rFonts w:ascii="Arial Narrow" w:eastAsia="ArialNarrow" w:hAnsi="Arial Narrow" w:cs="ArialNarrow"/>
                <w:i/>
                <w:sz w:val="22"/>
                <w:szCs w:val="22"/>
              </w:rPr>
              <w:t xml:space="preserve">(s strani proizvajalca/ponudnika podan daljši garancijski rok znaša </w:t>
            </w:r>
            <w:r w:rsidRPr="002E37CC">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2E37CC">
              <w:rPr>
                <w:rFonts w:ascii="Arial Narrow" w:hAnsi="Arial Narrow" w:cs="Calibri"/>
                <w:b/>
                <w:bCs/>
                <w:i/>
                <w:iCs/>
                <w:sz w:val="22"/>
                <w:szCs w:val="22"/>
              </w:rPr>
              <w:instrText xml:space="preserve"> FORMTEXT </w:instrText>
            </w:r>
            <w:r w:rsidRPr="002E37CC">
              <w:rPr>
                <w:rFonts w:ascii="Arial Narrow" w:hAnsi="Arial Narrow" w:cs="Calibri"/>
                <w:b/>
                <w:bCs/>
                <w:i/>
                <w:iCs/>
                <w:sz w:val="22"/>
                <w:szCs w:val="22"/>
              </w:rPr>
            </w:r>
            <w:r w:rsidRPr="002E37CC">
              <w:rPr>
                <w:rFonts w:ascii="Arial Narrow" w:hAnsi="Arial Narrow" w:cs="Calibri"/>
                <w:b/>
                <w:bCs/>
                <w:i/>
                <w:iCs/>
                <w:sz w:val="22"/>
                <w:szCs w:val="22"/>
              </w:rPr>
              <w:fldChar w:fldCharType="separate"/>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noProof/>
                <w:sz w:val="22"/>
                <w:szCs w:val="22"/>
              </w:rPr>
              <w:t> </w:t>
            </w:r>
            <w:r w:rsidRPr="002E37CC">
              <w:rPr>
                <w:rFonts w:ascii="Arial Narrow" w:hAnsi="Arial Narrow" w:cs="Calibri"/>
                <w:b/>
                <w:bCs/>
                <w:i/>
                <w:iCs/>
                <w:sz w:val="22"/>
                <w:szCs w:val="22"/>
              </w:rPr>
              <w:fldChar w:fldCharType="end"/>
            </w:r>
            <w:r w:rsidRPr="002E37CC">
              <w:rPr>
                <w:rFonts w:ascii="Arial Narrow" w:hAnsi="Arial Narrow" w:cs="Calibri"/>
                <w:b/>
                <w:bCs/>
                <w:i/>
                <w:iCs/>
                <w:sz w:val="22"/>
                <w:szCs w:val="22"/>
              </w:rPr>
              <w:t xml:space="preserve"> mesecev)</w:t>
            </w:r>
            <w:r w:rsidRPr="002E37CC">
              <w:rPr>
                <w:rFonts w:ascii="Arial Narrow" w:hAnsi="Arial Narrow" w:cs="Calibri"/>
                <w:bCs/>
                <w:iCs/>
                <w:sz w:val="22"/>
                <w:szCs w:val="22"/>
              </w:rPr>
              <w:t>.</w:t>
            </w:r>
          </w:p>
          <w:p w14:paraId="6E8FA5BC" w14:textId="77777777" w:rsidR="003A52BC" w:rsidRPr="002E37CC" w:rsidRDefault="003A52BC" w:rsidP="002D65B0">
            <w:pPr>
              <w:tabs>
                <w:tab w:val="left" w:pos="950"/>
                <w:tab w:val="center" w:pos="4212"/>
              </w:tabs>
              <w:autoSpaceDE w:val="0"/>
              <w:autoSpaceDN w:val="0"/>
              <w:adjustRightInd w:val="0"/>
              <w:rPr>
                <w:rFonts w:ascii="Arial Narrow" w:hAnsi="Arial Narrow" w:cs="Calibri"/>
                <w:bCs/>
                <w:iCs/>
                <w:sz w:val="22"/>
                <w:szCs w:val="22"/>
              </w:rPr>
            </w:pPr>
          </w:p>
          <w:p w14:paraId="513DCDDE" w14:textId="5820050B" w:rsidR="00553F23" w:rsidRPr="002E37CC" w:rsidRDefault="00293D9D" w:rsidP="002211D5">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 xml:space="preserve">[3a] Preventivno vzdrževanje pomeni zagotavljanje izvajanja rednega vzdrževanja, število rednih vzdrževalnih servisov po navodilih proizvajalca (najmanj 1x letno) vključno z vsemi rezervnimi deli in potrošnim materialom, stroški dela in potnimi stroški; npr.: kontrolo stanja MA in njegove funkcionalnosti, odkrivanje napak in odprava le teh, preverjanje in </w:t>
            </w:r>
            <w:proofErr w:type="spellStart"/>
            <w:r w:rsidRPr="002E37CC">
              <w:rPr>
                <w:rFonts w:ascii="Arial Narrow" w:eastAsia="ArialNarrow" w:hAnsi="Arial Narrow" w:cs="ArialNarrow"/>
                <w:sz w:val="22"/>
                <w:szCs w:val="22"/>
              </w:rPr>
              <w:t>optimiranje</w:t>
            </w:r>
            <w:proofErr w:type="spellEnd"/>
            <w:r w:rsidRPr="002E37CC">
              <w:rPr>
                <w:rFonts w:ascii="Arial Narrow" w:eastAsia="ArialNarrow" w:hAnsi="Arial Narrow" w:cs="ArialNarrow"/>
                <w:sz w:val="22"/>
                <w:szCs w:val="22"/>
              </w:rPr>
              <w:t xml:space="preserve"> funkcijskih parametrov delovanja, umerjanje in izvedba potrebnih meritev, čiščenje in kontrola MA, izdaja servisnega poročila in nalepka na MA z datumom in podpisom izvedbe pregleda.</w:t>
            </w:r>
          </w:p>
          <w:p w14:paraId="1507AFEC" w14:textId="2581DA87" w:rsidR="002211D5" w:rsidRPr="002E37CC" w:rsidRDefault="00293D9D" w:rsidP="002211D5">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[3b] Korektivno vzdrževanje pomeni servisna popravila/odpravo napak na MA z zamenjavo iztrošenih, okvarjenih delov in potrošnega materiala za predmetni MA ter vzpostavitev MA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16C8CD3F" w14:textId="01A942EA" w:rsidR="002211D5" w:rsidRPr="002E37CC" w:rsidRDefault="00293D9D" w:rsidP="002211D5">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 xml:space="preserve">[3c] Popravila, potrebna zaradi </w:t>
            </w:r>
            <w:proofErr w:type="spellStart"/>
            <w:r w:rsidRPr="002E37CC">
              <w:rPr>
                <w:rFonts w:ascii="Arial Narrow" w:eastAsia="ArialNarrow" w:hAnsi="Arial Narrow" w:cs="ArialNarrow"/>
                <w:sz w:val="22"/>
                <w:szCs w:val="22"/>
              </w:rPr>
              <w:t>strojelomov</w:t>
            </w:r>
            <w:proofErr w:type="spellEnd"/>
            <w:r w:rsidRPr="002E37CC">
              <w:rPr>
                <w:rFonts w:ascii="Arial Narrow" w:eastAsia="ArialNarrow" w:hAnsi="Arial Narrow" w:cs="ArialNarrow"/>
                <w:sz w:val="22"/>
                <w:szCs w:val="22"/>
              </w:rPr>
              <w:t xml:space="preserve"> ali napačnega ravnanja uporabnika z MA, ne pomenijo vzdrževalnih del in jih je izvajalec upravičen zaračunati po veljavnem ceniku rezervnih delov in servisne ure.</w:t>
            </w:r>
          </w:p>
          <w:p w14:paraId="129CDE33" w14:textId="5578C4A0" w:rsidR="002211D5" w:rsidRPr="002E37CC" w:rsidRDefault="00A70012" w:rsidP="002211D5">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[3d</w:t>
            </w:r>
            <w:r w:rsidR="00293D9D" w:rsidRPr="002E37CC">
              <w:rPr>
                <w:rFonts w:ascii="Arial Narrow" w:eastAsia="ArialNarrow" w:hAnsi="Arial Narrow" w:cs="ArialNarrow"/>
                <w:sz w:val="22"/>
                <w:szCs w:val="22"/>
              </w:rPr>
              <w:t xml:space="preserve">] </w:t>
            </w:r>
            <w:r w:rsidR="00293D9D" w:rsidRPr="002E37CC">
              <w:rPr>
                <w:rFonts w:ascii="Arial Narrow" w:hAnsi="Arial Narrow"/>
                <w:sz w:val="22"/>
                <w:szCs w:val="22"/>
              </w:rPr>
              <w:t xml:space="preserve">Vsa dela, povezana z garancijskimi upravičenji, vzdrževanjem, servisiranjem in popravilom MA opravi </w:t>
            </w:r>
            <w:r w:rsidR="00293D9D" w:rsidRPr="002E37CC">
              <w:rPr>
                <w:rFonts w:ascii="Arial Narrow" w:hAnsi="Arial Narrow" w:cs="Arial"/>
                <w:sz w:val="22"/>
                <w:szCs w:val="22"/>
              </w:rPr>
              <w:t xml:space="preserve">pooblaščen servis/serviser iz R. Slovenije ali EU, ki ima certifikat za vzdrževanje in servisiranje MA, pridobljen od proizvajalca MA. Za vsa, v garancijskem roku opravljena dela </w:t>
            </w:r>
            <w:r w:rsidR="00293D9D" w:rsidRPr="002E37CC">
              <w:rPr>
                <w:rFonts w:ascii="Arial Narrow" w:hAnsi="Arial Narrow"/>
                <w:sz w:val="22"/>
                <w:szCs w:val="22"/>
              </w:rPr>
              <w:t xml:space="preserve">se uporabniku izroči, s strani servisa/serviserja podpisano in overjeno poročilo o opravljenih delih </w:t>
            </w:r>
            <w:r w:rsidR="00293D9D" w:rsidRPr="002E37CC">
              <w:rPr>
                <w:rFonts w:ascii="Arial Narrow" w:hAnsi="Arial Narrow" w:cs="Arial"/>
                <w:sz w:val="22"/>
                <w:szCs w:val="22"/>
              </w:rPr>
              <w:t xml:space="preserve">in izdano potrdilo o tehnični brezhibnosti MA, oboje </w:t>
            </w:r>
            <w:r w:rsidR="00293D9D" w:rsidRPr="002E37CC">
              <w:rPr>
                <w:rFonts w:ascii="Arial Narrow" w:hAnsi="Arial Narrow"/>
                <w:sz w:val="22"/>
                <w:szCs w:val="22"/>
              </w:rPr>
              <w:t xml:space="preserve">napisano v </w:t>
            </w:r>
            <w:r w:rsidR="00293D9D" w:rsidRPr="002E37CC">
              <w:rPr>
                <w:rFonts w:ascii="Arial Narrow" w:hAnsi="Arial Narrow"/>
                <w:sz w:val="22"/>
                <w:szCs w:val="22"/>
              </w:rPr>
              <w:lastRenderedPageBreak/>
              <w:t>slovenskem jeziku.</w:t>
            </w:r>
            <w:r w:rsidR="00293D9D" w:rsidRPr="002E37CC">
              <w:rPr>
                <w:rFonts w:ascii="Arial Narrow" w:hAnsi="Arial Narrow" w:cs="Arial"/>
                <w:sz w:val="22"/>
                <w:szCs w:val="22"/>
              </w:rPr>
              <w:t xml:space="preserve"> V kolikor bomo zagotavljali servis/serviserja iz tujine in bo pri izvajanju servisne dejavnosti potrebna komunikacija v tujem jeziku, bomo to na svoje stroške zagotovili sami.</w:t>
            </w:r>
          </w:p>
          <w:p w14:paraId="4D67E7D0" w14:textId="151C221E" w:rsidR="002211D5" w:rsidRPr="002E37CC" w:rsidRDefault="00A70012" w:rsidP="002211D5">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[3e</w:t>
            </w:r>
            <w:r w:rsidR="00293D9D" w:rsidRPr="002E37CC">
              <w:rPr>
                <w:rFonts w:ascii="Arial Narrow" w:eastAsia="ArialNarrow" w:hAnsi="Arial Narrow" w:cs="ArialNarrow"/>
                <w:sz w:val="22"/>
                <w:szCs w:val="22"/>
              </w:rPr>
              <w:t xml:space="preserve">] </w:t>
            </w:r>
            <w:r w:rsidR="00293D9D" w:rsidRPr="002E37CC">
              <w:rPr>
                <w:rFonts w:ascii="Arial Narrow" w:hAnsi="Arial Narrow" w:cs="Arial"/>
                <w:sz w:val="22"/>
                <w:szCs w:val="22"/>
              </w:rPr>
              <w:t xml:space="preserve">Če ponudnik/dobavitelj, potem ko je prejel obvestilo o napaki, v dogovorjenem roku ne odpravi napake in pomanjkljivosti na MA oz. ne nadomestil MA ali zamenja MA, lahko naročnik sam izvrši vse aktivnosti ali pooblasti tretjo osebo za aktivnosti, ki so potrebne za odpravo napak, nadomestila ali zamenjave. Vse rizike in stroške, ki bi izhajali iz takšnega ukrepanja naročnika nosil ponudnik/dobavitelj, naročnik pa lahko vnovči tudi zavarovanje </w:t>
            </w:r>
            <w:r w:rsidR="00293D9D" w:rsidRPr="002E37CC">
              <w:rPr>
                <w:rFonts w:ascii="Arial Narrow" w:eastAsia="Arial Unicode MS" w:hAnsi="Arial Narrow" w:cs="Arial"/>
                <w:kern w:val="1"/>
                <w:sz w:val="22"/>
                <w:szCs w:val="22"/>
              </w:rPr>
              <w:t>za odpravo napak v garancijski dobi.</w:t>
            </w:r>
          </w:p>
          <w:p w14:paraId="0ADE8A1D" w14:textId="5746AD01" w:rsidR="00810152" w:rsidRPr="002E37CC" w:rsidRDefault="00A70012" w:rsidP="002211D5">
            <w:pPr>
              <w:autoSpaceDE w:val="0"/>
              <w:autoSpaceDN w:val="0"/>
              <w:adjustRightInd w:val="0"/>
              <w:spacing w:before="120"/>
              <w:jc w:val="both"/>
              <w:rPr>
                <w:rFonts w:ascii="Arial Narrow" w:eastAsia="ArialNarrow" w:hAnsi="Arial Narrow" w:cs="ArialNarrow"/>
                <w:sz w:val="22"/>
                <w:szCs w:val="22"/>
              </w:rPr>
            </w:pPr>
            <w:r w:rsidRPr="002E37CC">
              <w:rPr>
                <w:rFonts w:ascii="Arial Narrow" w:eastAsia="ArialNarrow" w:hAnsi="Arial Narrow" w:cs="ArialNarrow"/>
                <w:sz w:val="22"/>
                <w:szCs w:val="22"/>
              </w:rPr>
              <w:t>[3f</w:t>
            </w:r>
            <w:r w:rsidR="00293D9D" w:rsidRPr="002E37CC">
              <w:rPr>
                <w:rFonts w:ascii="Arial Narrow" w:eastAsia="ArialNarrow" w:hAnsi="Arial Narrow" w:cs="ArialNarrow"/>
                <w:sz w:val="22"/>
                <w:szCs w:val="22"/>
              </w:rPr>
              <w:t>]</w:t>
            </w:r>
            <w:r w:rsidR="00293D9D" w:rsidRPr="002E37CC">
              <w:rPr>
                <w:rFonts w:ascii="Arial Narrow" w:hAnsi="Arial Narrow"/>
                <w:sz w:val="22"/>
                <w:szCs w:val="22"/>
              </w:rPr>
              <w:t xml:space="preserve"> </w:t>
            </w:r>
            <w:r w:rsidR="00293D9D" w:rsidRPr="002E37CC">
              <w:rPr>
                <w:rFonts w:ascii="Arial Narrow" w:eastAsia="ArialNarrow" w:hAnsi="Arial Narrow" w:cs="ArialNarrow"/>
                <w:sz w:val="22"/>
                <w:szCs w:val="22"/>
              </w:rPr>
              <w:t xml:space="preserve">Za garancijsko in </w:t>
            </w:r>
            <w:proofErr w:type="spellStart"/>
            <w:r w:rsidR="00293D9D" w:rsidRPr="002E37CC">
              <w:rPr>
                <w:rFonts w:ascii="Arial Narrow" w:eastAsia="ArialNarrow" w:hAnsi="Arial Narrow" w:cs="ArialNarrow"/>
                <w:sz w:val="22"/>
                <w:szCs w:val="22"/>
              </w:rPr>
              <w:t>pogarancijsko</w:t>
            </w:r>
            <w:proofErr w:type="spellEnd"/>
            <w:r w:rsidR="00293D9D" w:rsidRPr="002E37CC">
              <w:rPr>
                <w:rFonts w:ascii="Arial Narrow" w:eastAsia="ArialNarrow" w:hAnsi="Arial Narrow" w:cs="ArialNarrow"/>
                <w:sz w:val="22"/>
                <w:szCs w:val="22"/>
              </w:rPr>
              <w:t xml:space="preserve"> obdobje je naročniku dostopen </w:t>
            </w:r>
            <w:r w:rsidR="00293D9D" w:rsidRPr="002E37CC">
              <w:rPr>
                <w:rFonts w:ascii="Arial Narrow" w:hAnsi="Arial Narrow"/>
                <w:sz w:val="22"/>
                <w:szCs w:val="22"/>
              </w:rPr>
              <w:t xml:space="preserve">usposobljen tudi usposobljen servis/serviser, </w:t>
            </w:r>
            <w:r w:rsidR="00293D9D" w:rsidRPr="002E37CC">
              <w:rPr>
                <w:rFonts w:ascii="Arial Narrow" w:hAnsi="Arial Narrow" w:cs="Arial"/>
                <w:bCs/>
                <w:sz w:val="22"/>
                <w:szCs w:val="22"/>
              </w:rPr>
              <w:t xml:space="preserve">ki izpolnjuje s strani naročnika podane zahteve za servis, ima </w:t>
            </w:r>
            <w:r w:rsidR="00293D9D" w:rsidRPr="002E37CC">
              <w:rPr>
                <w:rFonts w:ascii="Arial Narrow" w:hAnsi="Arial Narrow"/>
                <w:sz w:val="22"/>
                <w:szCs w:val="22"/>
              </w:rPr>
              <w:t>s strani proizvajalca blaga pridobljeno pooblastilo – certifikat za vzdrževanje, servisiranje in popravilo ponujenega MA ter zagotavlja oskrbo z originalnimi rezervnimi deli.</w:t>
            </w:r>
          </w:p>
        </w:tc>
      </w:tr>
      <w:tr w:rsidR="000B02CF" w:rsidRPr="002E37CC" w14:paraId="66F90D70" w14:textId="77777777" w:rsidTr="002211D5">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7B8562A4" w14:textId="38247062" w:rsidR="000B02CF" w:rsidRPr="002E37CC" w:rsidRDefault="000B02CF" w:rsidP="000B02CF">
            <w:pPr>
              <w:autoSpaceDE w:val="0"/>
              <w:autoSpaceDN w:val="0"/>
              <w:adjustRightInd w:val="0"/>
              <w:jc w:val="both"/>
              <w:rPr>
                <w:rFonts w:ascii="Arial Narrow" w:hAnsi="Arial Narrow" w:cs="Arial"/>
                <w:sz w:val="22"/>
                <w:szCs w:val="22"/>
              </w:rPr>
            </w:pPr>
            <w:r w:rsidRPr="002E37CC">
              <w:rPr>
                <w:rFonts w:ascii="Arial Narrow" w:eastAsia="ArialNarrow" w:hAnsi="Arial Narrow" w:cs="ArialNarrow"/>
                <w:b/>
                <w:sz w:val="22"/>
                <w:szCs w:val="22"/>
              </w:rPr>
              <w:lastRenderedPageBreak/>
              <w:t>[4]</w:t>
            </w:r>
            <w:r w:rsidRPr="002E37CC">
              <w:rPr>
                <w:rFonts w:ascii="Arial Narrow" w:eastAsia="ArialNarrow" w:hAnsi="Arial Narrow" w:cs="ArialNarrow"/>
                <w:sz w:val="22"/>
                <w:szCs w:val="22"/>
              </w:rPr>
              <w:t xml:space="preserve"> V primeru, </w:t>
            </w:r>
            <w:r w:rsidR="00553F23" w:rsidRPr="002E37CC">
              <w:rPr>
                <w:rFonts w:ascii="Arial Narrow" w:eastAsia="ArialNarrow" w:hAnsi="Arial Narrow" w:cs="ArialNarrow"/>
                <w:sz w:val="22"/>
                <w:szCs w:val="22"/>
              </w:rPr>
              <w:t xml:space="preserve">da v garancijski dobi, del, povezanih z garancijskimi upravičenji, vzdrževanjem, servisiranjem in popravilom </w:t>
            </w:r>
            <w:r w:rsidR="00A70012" w:rsidRPr="002E37CC">
              <w:rPr>
                <w:rFonts w:ascii="Arial Narrow" w:eastAsia="ArialNarrow" w:hAnsi="Arial Narrow" w:cs="ArialNarrow"/>
                <w:sz w:val="22"/>
                <w:szCs w:val="22"/>
              </w:rPr>
              <w:t>MA iz tč. 3</w:t>
            </w:r>
            <w:r w:rsidR="00553F23" w:rsidRPr="002E37CC">
              <w:rPr>
                <w:rFonts w:ascii="Arial Narrow" w:eastAsia="ArialNarrow" w:hAnsi="Arial Narrow" w:cs="ArialNarrow"/>
                <w:sz w:val="22"/>
                <w:szCs w:val="22"/>
              </w:rPr>
              <w:t xml:space="preserve">, ni mogoče opraviti </w:t>
            </w:r>
            <w:r w:rsidR="00553F23" w:rsidRPr="002E37CC">
              <w:rPr>
                <w:rFonts w:ascii="Arial Narrow" w:hAnsi="Arial Narrow" w:cs="Arial"/>
                <w:sz w:val="22"/>
                <w:szCs w:val="22"/>
              </w:rPr>
              <w:t>v podanem roku za odpravo napak,</w:t>
            </w:r>
          </w:p>
          <w:p w14:paraId="47262F6E" w14:textId="77777777" w:rsidR="000B02CF" w:rsidRPr="002E37CC" w:rsidRDefault="000B02CF" w:rsidP="00F673C2">
            <w:pPr>
              <w:pStyle w:val="Odstavekseznama"/>
              <w:numPr>
                <w:ilvl w:val="0"/>
                <w:numId w:val="44"/>
              </w:numPr>
              <w:autoSpaceDE w:val="0"/>
              <w:autoSpaceDN w:val="0"/>
              <w:adjustRightInd w:val="0"/>
              <w:spacing w:after="0" w:line="240" w:lineRule="auto"/>
              <w:ind w:left="568" w:hanging="284"/>
              <w:jc w:val="both"/>
              <w:rPr>
                <w:rFonts w:ascii="Arial Narrow" w:eastAsia="ArialNarrow" w:hAnsi="Arial Narrow" w:cs="ArialNarrow"/>
              </w:rPr>
            </w:pPr>
            <w:r w:rsidRPr="002E37CC">
              <w:rPr>
                <w:rFonts w:ascii="Arial Narrow" w:hAnsi="Arial Narrow" w:cs="Arial"/>
              </w:rPr>
              <w:t xml:space="preserve">ponudnik/dobavitelj za čas popravila, </w:t>
            </w:r>
            <w:r w:rsidRPr="002E37CC">
              <w:rPr>
                <w:rFonts w:ascii="Arial Narrow" w:eastAsia="ArialNarrow" w:hAnsi="Arial Narrow" w:cs="ArialNarrow"/>
              </w:rPr>
              <w:t xml:space="preserve">brezplačno zagotoviti uporabo enakovredne </w:t>
            </w:r>
            <w:r w:rsidRPr="002E37CC">
              <w:rPr>
                <w:rFonts w:ascii="Arial Narrow" w:hAnsi="Arial Narrow"/>
              </w:rPr>
              <w:t xml:space="preserve">nadomestne opreme (vključno z dostavo in montažo), </w:t>
            </w:r>
          </w:p>
          <w:p w14:paraId="6CE3205E" w14:textId="05834B19" w:rsidR="000B02CF" w:rsidRPr="002E37CC" w:rsidRDefault="000B02CF" w:rsidP="00F673C2">
            <w:pPr>
              <w:pStyle w:val="Odstavekseznama"/>
              <w:numPr>
                <w:ilvl w:val="0"/>
                <w:numId w:val="44"/>
              </w:numPr>
              <w:autoSpaceDE w:val="0"/>
              <w:autoSpaceDN w:val="0"/>
              <w:adjustRightInd w:val="0"/>
              <w:spacing w:after="0" w:line="240" w:lineRule="auto"/>
              <w:ind w:left="568" w:hanging="284"/>
              <w:jc w:val="both"/>
              <w:rPr>
                <w:rFonts w:ascii="Arial Narrow" w:eastAsia="ArialNarrow" w:hAnsi="Arial Narrow" w:cs="ArialNarrow"/>
              </w:rPr>
            </w:pPr>
            <w:r w:rsidRPr="002E37CC">
              <w:rPr>
                <w:rFonts w:ascii="Arial Narrow" w:eastAsia="ArialNarrow" w:hAnsi="Arial Narrow" w:cs="ArialNarrow"/>
                <w:lang w:eastAsia="sl-SI"/>
              </w:rPr>
              <w:t xml:space="preserve">garancijski rok </w:t>
            </w:r>
            <w:r w:rsidRPr="002E37CC">
              <w:rPr>
                <w:rFonts w:ascii="Arial Narrow" w:eastAsia="ArialNarrow" w:hAnsi="Arial Narrow" w:cs="ArialNarrow"/>
              </w:rPr>
              <w:t xml:space="preserve">pa se </w:t>
            </w:r>
            <w:r w:rsidRPr="002E37CC">
              <w:rPr>
                <w:rFonts w:ascii="Arial Narrow" w:eastAsia="ArialNarrow" w:hAnsi="Arial Narrow" w:cs="ArialNarrow"/>
                <w:lang w:eastAsia="sl-SI"/>
              </w:rPr>
              <w:t xml:space="preserve">podaljša za toliko, kolikor časa nad rokom za odpravo okvare/napake, naročnik ni mogel uporabljati </w:t>
            </w:r>
            <w:r w:rsidRPr="002E37CC">
              <w:rPr>
                <w:rFonts w:ascii="Arial Narrow" w:eastAsia="ArialNarrow" w:hAnsi="Arial Narrow" w:cs="ArialNarrow"/>
              </w:rPr>
              <w:t>delovnega sredstva.</w:t>
            </w:r>
          </w:p>
          <w:p w14:paraId="0509F961" w14:textId="0E55530D" w:rsidR="000B02CF" w:rsidRPr="002E37CC" w:rsidRDefault="000B02CF" w:rsidP="00817B85">
            <w:pPr>
              <w:spacing w:before="120"/>
              <w:jc w:val="both"/>
              <w:rPr>
                <w:rFonts w:ascii="Arial Narrow" w:eastAsia="ArialNarrow" w:hAnsi="Arial Narrow" w:cs="ArialNarrow"/>
                <w:sz w:val="22"/>
                <w:szCs w:val="22"/>
              </w:rPr>
            </w:pPr>
            <w:r w:rsidRPr="002E37CC">
              <w:rPr>
                <w:rFonts w:ascii="Arial Narrow" w:hAnsi="Arial Narrow" w:cs="ArialNarrow,Bold"/>
                <w:bCs/>
                <w:sz w:val="22"/>
                <w:szCs w:val="22"/>
              </w:rPr>
              <w:t xml:space="preserve">[4a] </w:t>
            </w:r>
            <w:r w:rsidRPr="002E37CC">
              <w:rPr>
                <w:rFonts w:ascii="Arial Narrow" w:hAnsi="Arial Narrow" w:cs="Arial"/>
                <w:sz w:val="22"/>
                <w:szCs w:val="22"/>
              </w:rPr>
              <w:t>Če je oprema (del, sklop ali v celoti) zamenjana ali bistveno popravljena, začne teči garancijski rok znova. Garancijska rok za zamenjano opremo začne teči</w:t>
            </w:r>
            <w:r w:rsidR="00B20CAF" w:rsidRPr="002E37CC">
              <w:rPr>
                <w:rFonts w:ascii="Arial Narrow" w:hAnsi="Arial Narrow" w:cs="Arial"/>
                <w:sz w:val="22"/>
                <w:szCs w:val="22"/>
              </w:rPr>
              <w:t xml:space="preserve"> z dnem zapisniškega vračila MA</w:t>
            </w:r>
            <w:r w:rsidRPr="002E37CC">
              <w:rPr>
                <w:rFonts w:ascii="Arial Narrow" w:hAnsi="Arial Narrow" w:cs="Arial"/>
                <w:sz w:val="22"/>
                <w:szCs w:val="22"/>
              </w:rPr>
              <w:t xml:space="preserve"> uporabniku; uporabnik pridobi nov garancijski list.</w:t>
            </w:r>
          </w:p>
          <w:p w14:paraId="0B7D74DE" w14:textId="4B8EA9D3" w:rsidR="000B02CF" w:rsidRPr="002E37CC" w:rsidRDefault="000B02CF" w:rsidP="00817B85">
            <w:pPr>
              <w:autoSpaceDE w:val="0"/>
              <w:autoSpaceDN w:val="0"/>
              <w:adjustRightInd w:val="0"/>
              <w:spacing w:before="120"/>
              <w:jc w:val="both"/>
              <w:rPr>
                <w:rFonts w:ascii="Arial Narrow" w:eastAsia="ArialNarrow" w:hAnsi="Arial Narrow" w:cs="ArialNarrow"/>
                <w:b/>
                <w:sz w:val="22"/>
                <w:szCs w:val="22"/>
              </w:rPr>
            </w:pPr>
            <w:r w:rsidRPr="002E37CC">
              <w:rPr>
                <w:rFonts w:ascii="Arial Narrow" w:eastAsia="ArialNarrow" w:hAnsi="Arial Narrow" w:cs="ArialNarrow"/>
                <w:sz w:val="22"/>
                <w:szCs w:val="22"/>
              </w:rPr>
              <w:t xml:space="preserve">[4b] </w:t>
            </w:r>
            <w:r w:rsidRPr="002E37CC">
              <w:rPr>
                <w:rFonts w:ascii="Arial Narrow" w:hAnsi="Arial Narrow"/>
                <w:sz w:val="22"/>
                <w:szCs w:val="22"/>
              </w:rPr>
              <w:t>V primeru, da se v garan</w:t>
            </w:r>
            <w:r w:rsidR="00553F23" w:rsidRPr="002E37CC">
              <w:rPr>
                <w:rFonts w:ascii="Arial Narrow" w:hAnsi="Arial Narrow"/>
                <w:sz w:val="22"/>
                <w:szCs w:val="22"/>
              </w:rPr>
              <w:t>cijski dobi, enaka napaka na MA</w:t>
            </w:r>
            <w:r w:rsidRPr="002E37CC">
              <w:rPr>
                <w:rFonts w:ascii="Arial Narrow" w:hAnsi="Arial Narrow"/>
                <w:sz w:val="22"/>
                <w:szCs w:val="22"/>
              </w:rPr>
              <w:t xml:space="preserve"> ponovi najmanj trikrat (3)</w:t>
            </w:r>
            <w:r w:rsidR="00553F23" w:rsidRPr="002E37CC">
              <w:rPr>
                <w:rFonts w:ascii="Arial Narrow" w:hAnsi="Arial Narrow"/>
                <w:sz w:val="22"/>
                <w:szCs w:val="22"/>
              </w:rPr>
              <w:t xml:space="preserve"> ali v primeru, da popravilo MA</w:t>
            </w:r>
            <w:r w:rsidRPr="002E37CC">
              <w:rPr>
                <w:rFonts w:ascii="Arial Narrow" w:hAnsi="Arial Narrow"/>
                <w:sz w:val="22"/>
                <w:szCs w:val="22"/>
              </w:rPr>
              <w:t xml:space="preserve"> ni možno v roku 45 koledarskih dni od dne, ko naročnik poda zahtevo </w:t>
            </w:r>
            <w:r w:rsidR="00553F23" w:rsidRPr="002E37CC">
              <w:rPr>
                <w:rFonts w:ascii="Arial Narrow" w:hAnsi="Arial Narrow"/>
                <w:sz w:val="22"/>
                <w:szCs w:val="22"/>
              </w:rPr>
              <w:t>za odpravo napake, bomo tak MA</w:t>
            </w:r>
            <w:r w:rsidRPr="002E37CC">
              <w:rPr>
                <w:rFonts w:ascii="Arial Narrow" w:hAnsi="Arial Narrow"/>
                <w:sz w:val="22"/>
                <w:szCs w:val="22"/>
              </w:rPr>
              <w:t xml:space="preserve"> na lastne stroške, v roku 90 koledarskih dni od dne, ko je naročnik podal zahtevo za o</w:t>
            </w:r>
            <w:r w:rsidR="00B20CAF" w:rsidRPr="002E37CC">
              <w:rPr>
                <w:rFonts w:ascii="Arial Narrow" w:hAnsi="Arial Narrow"/>
                <w:sz w:val="22"/>
                <w:szCs w:val="22"/>
              </w:rPr>
              <w:t>dpravo napake, zamenjali za no</w:t>
            </w:r>
            <w:r w:rsidR="00553F23" w:rsidRPr="002E37CC">
              <w:rPr>
                <w:rFonts w:ascii="Arial Narrow" w:hAnsi="Arial Narrow"/>
                <w:sz w:val="22"/>
                <w:szCs w:val="22"/>
              </w:rPr>
              <w:t>v, še nerabljen, brezhibno</w:t>
            </w:r>
            <w:r w:rsidRPr="002E37CC">
              <w:rPr>
                <w:rFonts w:ascii="Arial Narrow" w:hAnsi="Arial Narrow"/>
                <w:sz w:val="22"/>
                <w:szCs w:val="22"/>
              </w:rPr>
              <w:t xml:space="preserve"> delujočo </w:t>
            </w:r>
            <w:r w:rsidR="00553F23" w:rsidRPr="002E37CC">
              <w:rPr>
                <w:rFonts w:ascii="Arial Narrow" w:hAnsi="Arial Narrow"/>
                <w:sz w:val="22"/>
                <w:szCs w:val="22"/>
              </w:rPr>
              <w:t xml:space="preserve">MA </w:t>
            </w:r>
            <w:r w:rsidRPr="002E37CC">
              <w:rPr>
                <w:rFonts w:ascii="Arial Narrow" w:hAnsi="Arial Narrow"/>
                <w:sz w:val="22"/>
                <w:szCs w:val="22"/>
              </w:rPr>
              <w:t>enakih ali boljših karakteristik.</w:t>
            </w:r>
          </w:p>
        </w:tc>
      </w:tr>
      <w:tr w:rsidR="004F1E62" w:rsidRPr="002E37CC" w14:paraId="30E0A6F0" w14:textId="77777777" w:rsidTr="002211D5">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70C7825A" w14:textId="5C9ECAA2" w:rsidR="004F1E62" w:rsidRPr="002E37CC" w:rsidRDefault="004F1E62" w:rsidP="007D0E84">
            <w:pPr>
              <w:autoSpaceDE w:val="0"/>
              <w:autoSpaceDN w:val="0"/>
              <w:adjustRightInd w:val="0"/>
              <w:jc w:val="both"/>
              <w:rPr>
                <w:rFonts w:ascii="Arial Narrow" w:eastAsia="ArialNarrow" w:hAnsi="Arial Narrow" w:cs="ArialNarrow"/>
                <w:sz w:val="22"/>
                <w:szCs w:val="22"/>
              </w:rPr>
            </w:pPr>
            <w:r w:rsidRPr="002E37CC">
              <w:rPr>
                <w:rFonts w:ascii="Arial Narrow" w:eastAsia="ArialNarrow" w:hAnsi="Arial Narrow" w:cs="ArialNarrow"/>
                <w:b/>
                <w:sz w:val="22"/>
                <w:szCs w:val="22"/>
              </w:rPr>
              <w:t>[</w:t>
            </w:r>
            <w:r w:rsidR="00A70012" w:rsidRPr="002E37CC">
              <w:rPr>
                <w:rFonts w:ascii="Arial Narrow" w:eastAsia="ArialNarrow" w:hAnsi="Arial Narrow" w:cs="ArialNarrow"/>
                <w:b/>
                <w:sz w:val="22"/>
                <w:szCs w:val="22"/>
              </w:rPr>
              <w:t>5</w:t>
            </w:r>
            <w:r w:rsidRPr="002E37CC">
              <w:rPr>
                <w:rFonts w:ascii="Arial Narrow" w:eastAsia="ArialNarrow" w:hAnsi="Arial Narrow" w:cs="ArialNarrow"/>
                <w:sz w:val="22"/>
                <w:szCs w:val="22"/>
              </w:rPr>
              <w:t>] Da po poteku garancijske dobe, za vso v tč. št. 3 navedeno opremo, brezplačno zagotavljamo tudi prvo naslednje preventivno vzdrževanje opreme (ob izteku 3. ali 4. leta uporabe).</w:t>
            </w:r>
          </w:p>
        </w:tc>
      </w:tr>
      <w:tr w:rsidR="000652F0" w:rsidRPr="002E37CC" w14:paraId="03A01218" w14:textId="77777777" w:rsidTr="002211D5">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44048ADB" w14:textId="077B5AA8" w:rsidR="00293D9D" w:rsidRPr="002E37CC" w:rsidRDefault="00A70012" w:rsidP="00293D9D">
            <w:pPr>
              <w:jc w:val="both"/>
              <w:rPr>
                <w:rFonts w:ascii="Arial Narrow" w:hAnsi="Arial Narrow" w:cs="ArialNarrow,Bold"/>
                <w:bCs/>
                <w:sz w:val="22"/>
                <w:szCs w:val="22"/>
              </w:rPr>
            </w:pPr>
            <w:r w:rsidRPr="002E37CC">
              <w:rPr>
                <w:rFonts w:ascii="Arial Narrow" w:hAnsi="Arial Narrow" w:cs="ArialNarrow,Bold"/>
                <w:b/>
                <w:bCs/>
                <w:sz w:val="22"/>
                <w:szCs w:val="22"/>
              </w:rPr>
              <w:t>[6</w:t>
            </w:r>
            <w:r w:rsidR="00293D9D" w:rsidRPr="002E37CC">
              <w:rPr>
                <w:rFonts w:ascii="Arial Narrow" w:hAnsi="Arial Narrow" w:cs="ArialNarrow,Bold"/>
                <w:b/>
                <w:bCs/>
                <w:sz w:val="22"/>
                <w:szCs w:val="22"/>
              </w:rPr>
              <w:t>]</w:t>
            </w:r>
            <w:r w:rsidR="00293D9D" w:rsidRPr="002E37CC">
              <w:rPr>
                <w:rFonts w:ascii="Arial Narrow" w:hAnsi="Arial Narrow" w:cs="ArialNarrow,Bold"/>
                <w:bCs/>
                <w:sz w:val="22"/>
                <w:szCs w:val="22"/>
              </w:rPr>
              <w:t xml:space="preserve"> Da sprejemamo vse, spodaj navedene zahteve za </w:t>
            </w:r>
            <w:r w:rsidR="00293D9D" w:rsidRPr="002E37CC">
              <w:rPr>
                <w:rFonts w:ascii="Arial Narrow" w:hAnsi="Arial Narrow" w:cs="Arial"/>
                <w:sz w:val="22"/>
                <w:szCs w:val="22"/>
              </w:rPr>
              <w:t xml:space="preserve">obravnavo uporabnika pri izvajanju storitev, vezanih na garancijska upravičenja, </w:t>
            </w:r>
            <w:r w:rsidR="00293D9D" w:rsidRPr="002E37CC">
              <w:rPr>
                <w:rFonts w:ascii="Arial Narrow" w:eastAsia="ArialNarrow" w:hAnsi="Arial Narrow" w:cs="ArialNarrow"/>
                <w:sz w:val="22"/>
                <w:szCs w:val="22"/>
              </w:rPr>
              <w:t>vzdrževanje, servisiranje in popravilo</w:t>
            </w:r>
            <w:r w:rsidR="00717FF8" w:rsidRPr="002E37CC">
              <w:rPr>
                <w:rFonts w:ascii="Arial Narrow" w:hAnsi="Arial Narrow" w:cs="ArialNarrow,Bold"/>
                <w:bCs/>
                <w:sz w:val="22"/>
                <w:szCs w:val="22"/>
              </w:rPr>
              <w:t xml:space="preserve"> MA</w:t>
            </w:r>
            <w:r w:rsidR="00293D9D" w:rsidRPr="002E37CC">
              <w:rPr>
                <w:rFonts w:ascii="Arial Narrow" w:hAnsi="Arial Narrow" w:cs="Arial"/>
                <w:sz w:val="22"/>
                <w:szCs w:val="22"/>
              </w:rPr>
              <w:t xml:space="preserve">, v </w:t>
            </w:r>
            <w:r w:rsidR="00293D9D" w:rsidRPr="002E37CC">
              <w:rPr>
                <w:rFonts w:ascii="Arial Narrow" w:hAnsi="Arial Narrow" w:cs="ArialNarrow,Bold"/>
                <w:bCs/>
                <w:sz w:val="22"/>
                <w:szCs w:val="22"/>
              </w:rPr>
              <w:t xml:space="preserve">garancijskem in </w:t>
            </w:r>
            <w:proofErr w:type="spellStart"/>
            <w:r w:rsidR="00293D9D" w:rsidRPr="002E37CC">
              <w:rPr>
                <w:rFonts w:ascii="Arial Narrow" w:hAnsi="Arial Narrow" w:cs="ArialNarrow,Bold"/>
                <w:bCs/>
                <w:sz w:val="22"/>
                <w:szCs w:val="22"/>
              </w:rPr>
              <w:t>pogarancijskem</w:t>
            </w:r>
            <w:proofErr w:type="spellEnd"/>
            <w:r w:rsidR="00293D9D" w:rsidRPr="002E37CC">
              <w:rPr>
                <w:rFonts w:ascii="Arial Narrow" w:hAnsi="Arial Narrow" w:cs="ArialNarrow,Bold"/>
                <w:bCs/>
                <w:sz w:val="22"/>
                <w:szCs w:val="22"/>
              </w:rPr>
              <w:t xml:space="preserve"> obdobju:</w:t>
            </w:r>
          </w:p>
          <w:p w14:paraId="7D4FC4C7" w14:textId="4268CE5F" w:rsidR="00293D9D" w:rsidRPr="002E37CC" w:rsidRDefault="00A70012" w:rsidP="00817B85">
            <w:pPr>
              <w:spacing w:before="120"/>
              <w:jc w:val="both"/>
              <w:rPr>
                <w:rFonts w:ascii="Arial Narrow" w:hAnsi="Arial Narrow" w:cs="Arial"/>
                <w:sz w:val="22"/>
                <w:szCs w:val="22"/>
              </w:rPr>
            </w:pPr>
            <w:r w:rsidRPr="002E37CC">
              <w:rPr>
                <w:rFonts w:ascii="Arial Narrow" w:hAnsi="Arial Narrow" w:cs="ArialNarrow,Bold"/>
                <w:bCs/>
                <w:sz w:val="22"/>
                <w:szCs w:val="22"/>
              </w:rPr>
              <w:t>[6</w:t>
            </w:r>
            <w:r w:rsidR="00293D9D" w:rsidRPr="002E37CC">
              <w:rPr>
                <w:rFonts w:ascii="Arial Narrow" w:hAnsi="Arial Narrow" w:cs="ArialNarrow,Bold"/>
                <w:bCs/>
                <w:sz w:val="22"/>
                <w:szCs w:val="22"/>
              </w:rPr>
              <w:t>a]</w:t>
            </w:r>
            <w:r w:rsidR="00293D9D" w:rsidRPr="002E37CC">
              <w:rPr>
                <w:rFonts w:ascii="Arial Narrow" w:hAnsi="Arial Narrow" w:cs="ArialNarrow,Bold"/>
                <w:b/>
                <w:bCs/>
                <w:sz w:val="22"/>
                <w:szCs w:val="22"/>
              </w:rPr>
              <w:t xml:space="preserve"> </w:t>
            </w:r>
            <w:r w:rsidR="00293D9D" w:rsidRPr="002E37CC">
              <w:rPr>
                <w:rFonts w:ascii="Arial Narrow" w:hAnsi="Arial Narrow" w:cs="Arial"/>
                <w:sz w:val="22"/>
                <w:szCs w:val="22"/>
              </w:rPr>
              <w:t xml:space="preserve">Odzivni čas </w:t>
            </w:r>
            <w:r w:rsidR="00293D9D" w:rsidRPr="002E37CC">
              <w:rPr>
                <w:rFonts w:ascii="Arial Narrow" w:hAnsi="Arial Narrow"/>
                <w:sz w:val="22"/>
                <w:szCs w:val="22"/>
              </w:rPr>
              <w:t>servisa/serviserja znaša največ 24 ur od oddaje obvestila o napaki (pomanjkljivosti).</w:t>
            </w:r>
          </w:p>
          <w:p w14:paraId="783D0299" w14:textId="2C844DAD" w:rsidR="00293D9D" w:rsidRPr="002E37CC" w:rsidRDefault="00A70012" w:rsidP="00817B85">
            <w:pPr>
              <w:spacing w:before="120"/>
              <w:jc w:val="both"/>
              <w:rPr>
                <w:rFonts w:ascii="Arial Narrow" w:hAnsi="Arial Narrow"/>
                <w:sz w:val="22"/>
                <w:szCs w:val="22"/>
              </w:rPr>
            </w:pPr>
            <w:r w:rsidRPr="002E37CC">
              <w:rPr>
                <w:rFonts w:ascii="Arial Narrow" w:hAnsi="Arial Narrow" w:cs="ArialNarrow,Bold"/>
                <w:bCs/>
                <w:sz w:val="22"/>
                <w:szCs w:val="22"/>
              </w:rPr>
              <w:t>[6</w:t>
            </w:r>
            <w:r w:rsidR="00293D9D" w:rsidRPr="002E37CC">
              <w:rPr>
                <w:rFonts w:ascii="Arial Narrow" w:hAnsi="Arial Narrow" w:cs="ArialNarrow,Bold"/>
                <w:bCs/>
                <w:sz w:val="22"/>
                <w:szCs w:val="22"/>
              </w:rPr>
              <w:t xml:space="preserve">b] </w:t>
            </w:r>
            <w:r w:rsidR="00293D9D" w:rsidRPr="002E37CC">
              <w:rPr>
                <w:rFonts w:ascii="Arial Narrow" w:hAnsi="Arial Narrow"/>
                <w:sz w:val="22"/>
                <w:szCs w:val="22"/>
              </w:rPr>
              <w:t xml:space="preserve">Pristop k odpravi napake najkasneje prvi delovni dan po izteku odzivnega časa (za delovni dan se ne šteje nedelj in praznikov). </w:t>
            </w:r>
          </w:p>
          <w:p w14:paraId="57998E9B" w14:textId="4969A201" w:rsidR="00293D9D" w:rsidRPr="002E37CC" w:rsidRDefault="00A70012" w:rsidP="00817B85">
            <w:pPr>
              <w:spacing w:before="120"/>
              <w:jc w:val="both"/>
              <w:rPr>
                <w:rFonts w:ascii="Arial Narrow" w:hAnsi="Arial Narrow"/>
                <w:sz w:val="22"/>
                <w:szCs w:val="22"/>
              </w:rPr>
            </w:pPr>
            <w:r w:rsidRPr="002E37CC">
              <w:rPr>
                <w:rFonts w:ascii="Arial Narrow" w:hAnsi="Arial Narrow" w:cs="ArialNarrow,Bold"/>
                <w:bCs/>
                <w:sz w:val="22"/>
                <w:szCs w:val="22"/>
              </w:rPr>
              <w:t>[6</w:t>
            </w:r>
            <w:r w:rsidR="00293D9D" w:rsidRPr="002E37CC">
              <w:rPr>
                <w:rFonts w:ascii="Arial Narrow" w:hAnsi="Arial Narrow" w:cs="ArialNarrow,Bold"/>
                <w:bCs/>
                <w:sz w:val="22"/>
                <w:szCs w:val="22"/>
              </w:rPr>
              <w:t xml:space="preserve">c] Odprava napak v roku največ treh (3) dni od </w:t>
            </w:r>
            <w:r w:rsidR="00293D9D" w:rsidRPr="002E37CC">
              <w:rPr>
                <w:rFonts w:ascii="Arial Narrow" w:hAnsi="Arial Narrow"/>
                <w:sz w:val="22"/>
                <w:szCs w:val="22"/>
              </w:rPr>
              <w:t xml:space="preserve">oddaje obvestila o napaki. </w:t>
            </w:r>
          </w:p>
          <w:p w14:paraId="3900C738" w14:textId="599482DE" w:rsidR="00293D9D" w:rsidRPr="002E37CC" w:rsidRDefault="00A70012" w:rsidP="00817B85">
            <w:pPr>
              <w:spacing w:before="120"/>
              <w:jc w:val="both"/>
              <w:rPr>
                <w:rFonts w:ascii="Arial Narrow" w:hAnsi="Arial Narrow"/>
                <w:sz w:val="22"/>
                <w:szCs w:val="22"/>
              </w:rPr>
            </w:pPr>
            <w:r w:rsidRPr="002E37CC">
              <w:rPr>
                <w:rFonts w:ascii="Arial Narrow" w:hAnsi="Arial Narrow" w:cs="ArialNarrow,Bold"/>
                <w:bCs/>
                <w:sz w:val="22"/>
                <w:szCs w:val="22"/>
              </w:rPr>
              <w:t>[6</w:t>
            </w:r>
            <w:r w:rsidR="00293D9D" w:rsidRPr="002E37CC">
              <w:rPr>
                <w:rFonts w:ascii="Arial Narrow" w:hAnsi="Arial Narrow" w:cs="ArialNarrow,Bold"/>
                <w:bCs/>
                <w:sz w:val="22"/>
                <w:szCs w:val="22"/>
              </w:rPr>
              <w:t xml:space="preserve">d] Rok za odpravo velikih napak </w:t>
            </w:r>
            <w:r w:rsidR="00293D9D" w:rsidRPr="002E37CC">
              <w:rPr>
                <w:rFonts w:ascii="Arial Narrow" w:hAnsi="Arial Narrow"/>
                <w:sz w:val="22"/>
                <w:szCs w:val="22"/>
              </w:rPr>
              <w:t>se opredeli v dogovoru med uporabnikom in serviserjem.</w:t>
            </w:r>
          </w:p>
          <w:p w14:paraId="6DE7934C" w14:textId="4A13CEA7" w:rsidR="00293D9D" w:rsidRPr="002E37CC" w:rsidRDefault="00A70012" w:rsidP="00817B85">
            <w:pPr>
              <w:tabs>
                <w:tab w:val="left" w:pos="8103"/>
              </w:tabs>
              <w:spacing w:before="120"/>
              <w:jc w:val="both"/>
              <w:rPr>
                <w:rFonts w:ascii="Arial Narrow" w:hAnsi="Arial Narrow"/>
                <w:sz w:val="22"/>
                <w:szCs w:val="22"/>
              </w:rPr>
            </w:pPr>
            <w:r w:rsidRPr="002E37CC">
              <w:rPr>
                <w:rFonts w:ascii="Arial Narrow" w:hAnsi="Arial Narrow" w:cs="ArialNarrow,Bold"/>
                <w:bCs/>
                <w:sz w:val="22"/>
                <w:szCs w:val="22"/>
              </w:rPr>
              <w:t>[6</w:t>
            </w:r>
            <w:r w:rsidR="00293D9D" w:rsidRPr="002E37CC">
              <w:rPr>
                <w:rFonts w:ascii="Arial Narrow" w:hAnsi="Arial Narrow" w:cs="ArialNarrow,Bold"/>
                <w:bCs/>
                <w:sz w:val="22"/>
                <w:szCs w:val="22"/>
              </w:rPr>
              <w:t xml:space="preserve">e] </w:t>
            </w:r>
            <w:r w:rsidR="00293D9D" w:rsidRPr="002E37CC">
              <w:rPr>
                <w:rFonts w:ascii="Arial Narrow" w:hAnsi="Arial Narrow"/>
                <w:sz w:val="22"/>
                <w:szCs w:val="22"/>
              </w:rPr>
              <w:t xml:space="preserve">Redne servise uporabnik in serviser načrtujeta v naprej. </w:t>
            </w:r>
          </w:p>
          <w:p w14:paraId="680AB049" w14:textId="11696F0A" w:rsidR="00293D9D" w:rsidRPr="002E37CC" w:rsidRDefault="00A70012" w:rsidP="00817B85">
            <w:pPr>
              <w:spacing w:before="120"/>
              <w:jc w:val="both"/>
              <w:rPr>
                <w:rFonts w:ascii="Arial Narrow" w:hAnsi="Arial Narrow"/>
                <w:sz w:val="22"/>
                <w:szCs w:val="22"/>
              </w:rPr>
            </w:pPr>
            <w:r w:rsidRPr="002E37CC">
              <w:rPr>
                <w:rFonts w:ascii="Arial Narrow" w:hAnsi="Arial Narrow" w:cs="ArialNarrow,Bold"/>
                <w:bCs/>
                <w:sz w:val="22"/>
                <w:szCs w:val="22"/>
              </w:rPr>
              <w:t>[6</w:t>
            </w:r>
            <w:r w:rsidR="00293D9D" w:rsidRPr="002E37CC">
              <w:rPr>
                <w:rFonts w:ascii="Arial Narrow" w:hAnsi="Arial Narrow" w:cs="ArialNarrow,Bold"/>
                <w:bCs/>
                <w:sz w:val="22"/>
                <w:szCs w:val="22"/>
              </w:rPr>
              <w:t xml:space="preserve">f] </w:t>
            </w:r>
            <w:r w:rsidR="00293D9D" w:rsidRPr="002E37CC">
              <w:rPr>
                <w:rFonts w:ascii="Arial Narrow" w:hAnsi="Arial Narrow"/>
                <w:sz w:val="22"/>
                <w:szCs w:val="22"/>
              </w:rPr>
              <w:t>Popravila ki jih uporabnik opredeli kot nujna se obravnava prednostno!</w:t>
            </w:r>
          </w:p>
          <w:p w14:paraId="7D19CD16" w14:textId="2BC5CFE3" w:rsidR="00293D9D" w:rsidRPr="002E37CC" w:rsidRDefault="00A70012" w:rsidP="00817B85">
            <w:pPr>
              <w:spacing w:before="120"/>
              <w:jc w:val="both"/>
              <w:rPr>
                <w:rFonts w:ascii="Arial Narrow" w:hAnsi="Arial Narrow" w:cs="ArialNarrow,Bold"/>
                <w:bCs/>
                <w:sz w:val="22"/>
                <w:szCs w:val="22"/>
              </w:rPr>
            </w:pPr>
            <w:r w:rsidRPr="002E37CC">
              <w:rPr>
                <w:rFonts w:ascii="Arial Narrow" w:hAnsi="Arial Narrow" w:cs="ArialNarrow,Bold"/>
                <w:bCs/>
                <w:sz w:val="22"/>
                <w:szCs w:val="22"/>
              </w:rPr>
              <w:t>[6</w:t>
            </w:r>
            <w:r w:rsidR="00293D9D" w:rsidRPr="002E37CC">
              <w:rPr>
                <w:rFonts w:ascii="Arial Narrow" w:hAnsi="Arial Narrow" w:cs="ArialNarrow,Bold"/>
                <w:bCs/>
                <w:sz w:val="22"/>
                <w:szCs w:val="22"/>
              </w:rPr>
              <w:t xml:space="preserve">g] Vsa dela, povezana z </w:t>
            </w:r>
            <w:r w:rsidR="00293D9D" w:rsidRPr="002E37CC">
              <w:rPr>
                <w:rFonts w:ascii="Arial Narrow" w:hAnsi="Arial Narrow" w:cs="Arial"/>
                <w:sz w:val="22"/>
                <w:szCs w:val="22"/>
              </w:rPr>
              <w:t xml:space="preserve">garancijskimi upravičenji, </w:t>
            </w:r>
            <w:r w:rsidR="00293D9D" w:rsidRPr="002E37CC">
              <w:rPr>
                <w:rFonts w:ascii="Arial Narrow" w:eastAsia="ArialNarrow" w:hAnsi="Arial Narrow" w:cs="ArialNarrow"/>
                <w:sz w:val="22"/>
                <w:szCs w:val="22"/>
              </w:rPr>
              <w:t>vzdrževanjem, servisiranjem in popravilom</w:t>
            </w:r>
            <w:r w:rsidR="00293D9D" w:rsidRPr="002E37CC">
              <w:rPr>
                <w:rFonts w:ascii="Arial Narrow" w:hAnsi="Arial Narrow" w:cs="ArialNarrow,Bold"/>
                <w:bCs/>
                <w:sz w:val="22"/>
                <w:szCs w:val="22"/>
              </w:rPr>
              <w:t xml:space="preserve"> MTO </w:t>
            </w:r>
            <w:r w:rsidR="006B369C">
              <w:rPr>
                <w:rFonts w:ascii="Arial Narrow" w:eastAsia="ArialNarrow" w:hAnsi="Arial Narrow" w:cs="ArialNarrow"/>
                <w:sz w:val="22"/>
                <w:szCs w:val="22"/>
              </w:rPr>
              <w:t>iz predhodne tč. 3 (MA</w:t>
            </w:r>
            <w:r w:rsidR="00293D9D" w:rsidRPr="002E37CC">
              <w:rPr>
                <w:rFonts w:ascii="Arial Narrow" w:eastAsia="ArialNarrow" w:hAnsi="Arial Narrow" w:cs="ArialNarrow"/>
                <w:sz w:val="22"/>
                <w:szCs w:val="22"/>
              </w:rPr>
              <w:t xml:space="preserve">), </w:t>
            </w:r>
            <w:r w:rsidR="00293D9D" w:rsidRPr="002E37CC">
              <w:rPr>
                <w:rFonts w:ascii="Arial Narrow" w:hAnsi="Arial Narrow" w:cs="ArialNarrow,Bold"/>
                <w:bCs/>
                <w:sz w:val="22"/>
                <w:szCs w:val="22"/>
              </w:rPr>
              <w:t>se v garancijski dobi</w:t>
            </w:r>
            <w:r w:rsidR="00293D9D" w:rsidRPr="002E37CC">
              <w:rPr>
                <w:rFonts w:ascii="Arial Narrow" w:hAnsi="Arial Narrow" w:cs="Arial"/>
                <w:sz w:val="22"/>
                <w:szCs w:val="22"/>
              </w:rPr>
              <w:t xml:space="preserve"> </w:t>
            </w:r>
            <w:r w:rsidR="00293D9D" w:rsidRPr="002E37CC">
              <w:rPr>
                <w:rFonts w:ascii="Arial Narrow" w:hAnsi="Arial Narrow"/>
                <w:sz w:val="22"/>
                <w:szCs w:val="22"/>
              </w:rPr>
              <w:t>opravi pri uporabniku; v primeru, ko del ni mogoče opraviti pri uporabniku, ponudnik/dobavitelj prevzema vse stroške, povezane z organizacijo, zavarovanjem in prevozom/pošiljanjem opreme na popravilo in nazaj k uporabniku.</w:t>
            </w:r>
          </w:p>
          <w:p w14:paraId="150533C7" w14:textId="52D08C95" w:rsidR="00293D9D" w:rsidRPr="002E37CC" w:rsidRDefault="00A70012" w:rsidP="00817B85">
            <w:pPr>
              <w:autoSpaceDE w:val="0"/>
              <w:autoSpaceDN w:val="0"/>
              <w:adjustRightInd w:val="0"/>
              <w:spacing w:before="120"/>
              <w:jc w:val="both"/>
              <w:rPr>
                <w:rFonts w:ascii="Arial Narrow" w:hAnsi="Arial Narrow"/>
                <w:sz w:val="22"/>
                <w:szCs w:val="22"/>
              </w:rPr>
            </w:pPr>
            <w:r w:rsidRPr="002E37CC">
              <w:rPr>
                <w:rFonts w:ascii="Arial Narrow" w:hAnsi="Arial Narrow" w:cs="ArialNarrow,Bold"/>
                <w:bCs/>
                <w:sz w:val="22"/>
                <w:szCs w:val="22"/>
              </w:rPr>
              <w:t>[6</w:t>
            </w:r>
            <w:r w:rsidR="00293D9D" w:rsidRPr="002E37CC">
              <w:rPr>
                <w:rFonts w:ascii="Arial Narrow" w:hAnsi="Arial Narrow" w:cs="ArialNarrow,Bold"/>
                <w:bCs/>
                <w:sz w:val="22"/>
                <w:szCs w:val="22"/>
              </w:rPr>
              <w:t>h]</w:t>
            </w:r>
            <w:r w:rsidR="00293D9D" w:rsidRPr="002E37CC">
              <w:rPr>
                <w:rFonts w:ascii="Arial Narrow" w:hAnsi="Arial Narrow"/>
                <w:sz w:val="22"/>
                <w:szCs w:val="22"/>
              </w:rPr>
              <w:t xml:space="preserve"> Prijavo napake ponudniku/dobavitelju/serviserju sporoči kontaktna oseba uporabnika oz. z njegove strani pooblaščena oseba po elektronski pošti in telefonsko na kontakt, naveden v tabeli »Kontaktni podatki«.</w:t>
            </w:r>
          </w:p>
        </w:tc>
      </w:tr>
      <w:tr w:rsidR="000652F0" w:rsidRPr="002E37CC" w14:paraId="51EEA273" w14:textId="77777777" w:rsidTr="002211D5">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092B01BF" w14:textId="25AE00E7" w:rsidR="00293D9D" w:rsidRPr="002E37CC" w:rsidRDefault="00A70012" w:rsidP="00810152">
            <w:pPr>
              <w:jc w:val="both"/>
              <w:rPr>
                <w:rFonts w:ascii="Arial Narrow" w:hAnsi="Arial Narrow" w:cs="Arial"/>
                <w:sz w:val="22"/>
                <w:szCs w:val="22"/>
              </w:rPr>
            </w:pPr>
            <w:r w:rsidRPr="002E37CC">
              <w:rPr>
                <w:rFonts w:ascii="Arial Narrow" w:hAnsi="Arial Narrow" w:cs="ArialNarrow,Bold"/>
                <w:b/>
                <w:bCs/>
                <w:sz w:val="22"/>
                <w:szCs w:val="22"/>
              </w:rPr>
              <w:t>[7</w:t>
            </w:r>
            <w:r w:rsidR="00293D9D" w:rsidRPr="002E37CC">
              <w:rPr>
                <w:rFonts w:ascii="Arial Narrow" w:hAnsi="Arial Narrow" w:cs="ArialNarrow,Bold"/>
                <w:b/>
                <w:bCs/>
                <w:sz w:val="22"/>
                <w:szCs w:val="22"/>
              </w:rPr>
              <w:t>]</w:t>
            </w:r>
            <w:r w:rsidR="00293D9D" w:rsidRPr="002E37CC">
              <w:rPr>
                <w:rFonts w:ascii="Arial Narrow" w:hAnsi="Arial Narrow" w:cs="ArialNarrow,Bold"/>
                <w:bCs/>
                <w:sz w:val="22"/>
                <w:szCs w:val="22"/>
              </w:rPr>
              <w:t xml:space="preserve"> </w:t>
            </w:r>
            <w:r w:rsidR="00293D9D" w:rsidRPr="002E37CC">
              <w:rPr>
                <w:rFonts w:ascii="Arial Narrow" w:hAnsi="Arial Narrow" w:cs="Arial"/>
                <w:sz w:val="22"/>
                <w:szCs w:val="22"/>
              </w:rPr>
              <w:t>Da se poleg, v garancijski dobi zahtevanega vzdrževanja MTO ter oskrbe z originalnimi rezervnimi deli, zavezujemo zagotavljati tudi vzdrževanje, servis in popravilo ter oskrbo z rezervnimi deli za vso ponujeno MTO, še najmanj v času življenjske dobe opreme – predvidena življenjska doba opreme znaša najmanj sedem (7) let.</w:t>
            </w:r>
          </w:p>
        </w:tc>
      </w:tr>
      <w:tr w:rsidR="007866AC" w:rsidRPr="002E37CC" w14:paraId="6A063E9E" w14:textId="77777777" w:rsidTr="002211D5">
        <w:tc>
          <w:tcPr>
            <w:tcW w:w="935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4DB9BFF7" w14:textId="1F65706B" w:rsidR="00810152" w:rsidRPr="002E37CC" w:rsidRDefault="00A70012" w:rsidP="00293D9D">
            <w:pPr>
              <w:jc w:val="both"/>
              <w:rPr>
                <w:rFonts w:ascii="Arial Narrow" w:hAnsi="Arial Narrow" w:cs="Arial"/>
                <w:sz w:val="22"/>
                <w:szCs w:val="22"/>
              </w:rPr>
            </w:pPr>
            <w:r w:rsidRPr="002E37CC">
              <w:rPr>
                <w:rFonts w:ascii="Arial Narrow" w:hAnsi="Arial Narrow" w:cs="ArialNarrow,Bold"/>
                <w:b/>
                <w:bCs/>
                <w:sz w:val="22"/>
                <w:szCs w:val="22"/>
              </w:rPr>
              <w:t>[8</w:t>
            </w:r>
            <w:r w:rsidR="00293D9D" w:rsidRPr="002E37CC">
              <w:rPr>
                <w:rFonts w:ascii="Arial Narrow" w:hAnsi="Arial Narrow" w:cs="ArialNarrow,Bold"/>
                <w:b/>
                <w:bCs/>
                <w:sz w:val="22"/>
                <w:szCs w:val="22"/>
              </w:rPr>
              <w:t>]</w:t>
            </w:r>
            <w:r w:rsidR="00293D9D" w:rsidRPr="002E37CC">
              <w:rPr>
                <w:rFonts w:ascii="Arial Narrow" w:hAnsi="Arial Narrow" w:cs="ArialNarrow,Bold"/>
                <w:bCs/>
                <w:sz w:val="22"/>
                <w:szCs w:val="22"/>
              </w:rPr>
              <w:t xml:space="preserve"> </w:t>
            </w:r>
            <w:r w:rsidR="00293D9D" w:rsidRPr="002E37CC">
              <w:rPr>
                <w:rFonts w:ascii="Arial Narrow" w:hAnsi="Arial Narrow" w:cs="Arial"/>
                <w:sz w:val="22"/>
                <w:szCs w:val="22"/>
              </w:rPr>
              <w:t>Da bomo za učinkovito in varno uporabo ter delovanje MTO (posebej tiste, s katero uporabnik še ne razpolaga) zagotovili: usposabljanje (šolanje) v prostorih naročnika za 2 delavca naročnika, ki jih bo določil uporabnik.</w:t>
            </w:r>
          </w:p>
        </w:tc>
      </w:tr>
    </w:tbl>
    <w:p w14:paraId="0554692F" w14:textId="77777777" w:rsidR="001F7AAF" w:rsidRPr="002E37CC" w:rsidRDefault="001F7AAF" w:rsidP="00810152">
      <w:pPr>
        <w:rPr>
          <w:rFonts w:ascii="Arial Narrow" w:hAnsi="Arial Narrow"/>
          <w:b/>
          <w:sz w:val="23"/>
          <w:szCs w:val="23"/>
        </w:rPr>
        <w:sectPr w:rsidR="001F7AAF" w:rsidRPr="002E37CC" w:rsidSect="00640982">
          <w:pgSz w:w="11906" w:h="16838"/>
          <w:pgMar w:top="1418" w:right="1134" w:bottom="1134" w:left="1418" w:header="709" w:footer="709" w:gutter="0"/>
          <w:cols w:space="708"/>
          <w:docGrid w:linePitch="360"/>
        </w:sectPr>
      </w:pPr>
    </w:p>
    <w:tbl>
      <w:tblPr>
        <w:tblW w:w="15445" w:type="dxa"/>
        <w:jc w:val="center"/>
        <w:tblLayout w:type="fixed"/>
        <w:tblCellMar>
          <w:left w:w="0" w:type="dxa"/>
          <w:right w:w="0" w:type="dxa"/>
        </w:tblCellMar>
        <w:tblLook w:val="01E0" w:firstRow="1" w:lastRow="1" w:firstColumn="1" w:lastColumn="1" w:noHBand="0" w:noVBand="0"/>
      </w:tblPr>
      <w:tblGrid>
        <w:gridCol w:w="420"/>
        <w:gridCol w:w="3543"/>
        <w:gridCol w:w="785"/>
        <w:gridCol w:w="786"/>
        <w:gridCol w:w="2682"/>
        <w:gridCol w:w="4252"/>
        <w:gridCol w:w="1888"/>
        <w:gridCol w:w="1089"/>
      </w:tblGrid>
      <w:tr w:rsidR="00DD2569" w:rsidRPr="002E37CC" w14:paraId="15336F8D" w14:textId="77777777" w:rsidTr="00764837">
        <w:trPr>
          <w:trHeight w:hRule="exact" w:val="450"/>
          <w:jc w:val="center"/>
        </w:trPr>
        <w:tc>
          <w:tcPr>
            <w:tcW w:w="15445" w:type="dxa"/>
            <w:gridSpan w:val="8"/>
            <w:tcBorders>
              <w:top w:val="single" w:sz="5" w:space="0" w:color="000000"/>
              <w:left w:val="single" w:sz="5" w:space="0" w:color="000000"/>
              <w:bottom w:val="nil"/>
              <w:right w:val="single" w:sz="5" w:space="0" w:color="000000"/>
            </w:tcBorders>
            <w:vAlign w:val="center"/>
          </w:tcPr>
          <w:p w14:paraId="111CB409" w14:textId="77777777" w:rsidR="00DD2569" w:rsidRPr="002E37CC" w:rsidRDefault="00DD2569" w:rsidP="00764837">
            <w:pPr>
              <w:jc w:val="center"/>
              <w:rPr>
                <w:rFonts w:ascii="Arial Narrow" w:hAnsi="Arial Narrow"/>
                <w:b/>
                <w:sz w:val="28"/>
                <w:szCs w:val="28"/>
              </w:rPr>
            </w:pPr>
            <w:r w:rsidRPr="002E37CC">
              <w:rPr>
                <w:rFonts w:ascii="Arial Narrow" w:hAnsi="Arial Narrow"/>
                <w:b/>
                <w:sz w:val="28"/>
                <w:szCs w:val="28"/>
              </w:rPr>
              <w:lastRenderedPageBreak/>
              <w:t>K O N T A K T N I   P O D A T K I</w:t>
            </w:r>
          </w:p>
        </w:tc>
      </w:tr>
      <w:tr w:rsidR="00DD2569" w:rsidRPr="002E37CC" w14:paraId="3EFAC27C" w14:textId="77777777" w:rsidTr="00764837">
        <w:trPr>
          <w:trHeight w:val="505"/>
          <w:jc w:val="center"/>
        </w:trPr>
        <w:tc>
          <w:tcPr>
            <w:tcW w:w="420" w:type="dxa"/>
            <w:vMerge w:val="restart"/>
            <w:tcBorders>
              <w:top w:val="single" w:sz="6" w:space="0" w:color="000000"/>
              <w:left w:val="single" w:sz="6" w:space="0" w:color="000000"/>
              <w:right w:val="single" w:sz="6" w:space="0" w:color="000000"/>
            </w:tcBorders>
            <w:vAlign w:val="center"/>
          </w:tcPr>
          <w:p w14:paraId="714B2320" w14:textId="77777777" w:rsidR="00DD2569" w:rsidRPr="002E37CC" w:rsidRDefault="00DD2569" w:rsidP="00764837">
            <w:pPr>
              <w:jc w:val="center"/>
              <w:rPr>
                <w:rFonts w:ascii="Arial Narrow" w:hAnsi="Arial Narrow" w:cs="Arial"/>
                <w:bCs/>
                <w:sz w:val="22"/>
                <w:szCs w:val="22"/>
              </w:rPr>
            </w:pPr>
            <w:proofErr w:type="spellStart"/>
            <w:r w:rsidRPr="002E37CC">
              <w:rPr>
                <w:rFonts w:ascii="Arial Narrow" w:hAnsi="Arial Narrow" w:cs="Arial"/>
                <w:bCs/>
                <w:sz w:val="22"/>
                <w:szCs w:val="22"/>
              </w:rPr>
              <w:t>zap.št</w:t>
            </w:r>
            <w:proofErr w:type="spellEnd"/>
            <w:r w:rsidRPr="002E37CC">
              <w:rPr>
                <w:rFonts w:ascii="Arial Narrow" w:hAnsi="Arial Narrow" w:cs="Arial"/>
                <w:bCs/>
                <w:sz w:val="22"/>
                <w:szCs w:val="22"/>
              </w:rPr>
              <w:t>.</w:t>
            </w:r>
          </w:p>
        </w:tc>
        <w:tc>
          <w:tcPr>
            <w:tcW w:w="3543" w:type="dxa"/>
            <w:vMerge w:val="restart"/>
            <w:tcBorders>
              <w:top w:val="single" w:sz="6" w:space="0" w:color="000000"/>
              <w:left w:val="single" w:sz="6" w:space="0" w:color="000000"/>
              <w:right w:val="single" w:sz="6" w:space="0" w:color="000000"/>
            </w:tcBorders>
            <w:vAlign w:val="center"/>
          </w:tcPr>
          <w:p w14:paraId="6A8F7796" w14:textId="77777777" w:rsidR="00DD2569" w:rsidRPr="002E37CC" w:rsidRDefault="00DD2569" w:rsidP="00764837">
            <w:pPr>
              <w:jc w:val="center"/>
              <w:rPr>
                <w:rFonts w:ascii="Arial Narrow" w:hAnsi="Arial Narrow" w:cs="Arial"/>
                <w:b/>
                <w:bCs/>
                <w:sz w:val="22"/>
                <w:szCs w:val="22"/>
              </w:rPr>
            </w:pPr>
            <w:r w:rsidRPr="002E37CC">
              <w:rPr>
                <w:rFonts w:ascii="Arial Narrow" w:hAnsi="Arial Narrow" w:cs="Arial"/>
                <w:b/>
                <w:bCs/>
                <w:sz w:val="22"/>
                <w:szCs w:val="22"/>
              </w:rPr>
              <w:t>OPREMA</w:t>
            </w:r>
          </w:p>
        </w:tc>
        <w:tc>
          <w:tcPr>
            <w:tcW w:w="785" w:type="dxa"/>
            <w:vMerge w:val="restart"/>
            <w:tcBorders>
              <w:top w:val="single" w:sz="5" w:space="0" w:color="000000"/>
              <w:left w:val="single" w:sz="5" w:space="0" w:color="000000"/>
              <w:right w:val="single" w:sz="5" w:space="0" w:color="000000"/>
            </w:tcBorders>
            <w:vAlign w:val="center"/>
          </w:tcPr>
          <w:p w14:paraId="500B1BF7" w14:textId="67D3CDF2" w:rsidR="00FE1D8D" w:rsidRPr="002E37CC" w:rsidRDefault="00DD2569" w:rsidP="00764837">
            <w:pPr>
              <w:jc w:val="center"/>
              <w:rPr>
                <w:rFonts w:ascii="Arial Narrow" w:hAnsi="Arial Narrow" w:cs="Arial"/>
                <w:bCs/>
                <w:sz w:val="22"/>
                <w:szCs w:val="22"/>
              </w:rPr>
            </w:pPr>
            <w:proofErr w:type="spellStart"/>
            <w:r w:rsidRPr="002E37CC">
              <w:rPr>
                <w:rFonts w:ascii="Arial Narrow" w:hAnsi="Arial Narrow" w:cs="Arial"/>
                <w:bCs/>
                <w:sz w:val="22"/>
                <w:szCs w:val="22"/>
              </w:rPr>
              <w:t>gar</w:t>
            </w:r>
            <w:r w:rsidR="00582A92" w:rsidRPr="002E37CC">
              <w:rPr>
                <w:rFonts w:ascii="Arial Narrow" w:hAnsi="Arial Narrow" w:cs="Arial"/>
                <w:bCs/>
                <w:sz w:val="22"/>
                <w:szCs w:val="22"/>
              </w:rPr>
              <w:t>anc</w:t>
            </w:r>
            <w:proofErr w:type="spellEnd"/>
            <w:r w:rsidRPr="002E37CC">
              <w:rPr>
                <w:rFonts w:ascii="Arial Narrow" w:hAnsi="Arial Narrow" w:cs="Arial"/>
                <w:bCs/>
                <w:sz w:val="22"/>
                <w:szCs w:val="22"/>
              </w:rPr>
              <w:t xml:space="preserve">. </w:t>
            </w:r>
          </w:p>
          <w:p w14:paraId="1CEBA42A" w14:textId="553CB57C" w:rsidR="00DD2569" w:rsidRPr="002E37CC" w:rsidRDefault="00DD2569" w:rsidP="00764837">
            <w:pPr>
              <w:jc w:val="center"/>
              <w:rPr>
                <w:rFonts w:ascii="Arial Narrow" w:hAnsi="Arial Narrow" w:cs="Arial"/>
                <w:bCs/>
                <w:sz w:val="22"/>
                <w:szCs w:val="22"/>
              </w:rPr>
            </w:pPr>
            <w:r w:rsidRPr="002E37CC">
              <w:rPr>
                <w:rFonts w:ascii="Arial Narrow" w:hAnsi="Arial Narrow" w:cs="Arial"/>
                <w:bCs/>
                <w:sz w:val="22"/>
                <w:szCs w:val="22"/>
              </w:rPr>
              <w:t>doba</w:t>
            </w:r>
          </w:p>
          <w:p w14:paraId="17059D9A" w14:textId="77777777" w:rsidR="00DD2569" w:rsidRPr="002E37CC" w:rsidRDefault="00DD2569" w:rsidP="00764837">
            <w:pPr>
              <w:jc w:val="center"/>
              <w:rPr>
                <w:rFonts w:ascii="Arial Narrow" w:hAnsi="Arial Narrow" w:cs="Arial"/>
                <w:bCs/>
                <w:sz w:val="22"/>
                <w:szCs w:val="22"/>
              </w:rPr>
            </w:pPr>
            <w:r w:rsidRPr="002E37CC">
              <w:rPr>
                <w:rFonts w:ascii="Arial Narrow" w:hAnsi="Arial Narrow" w:cs="Arial"/>
                <w:bCs/>
                <w:sz w:val="22"/>
                <w:szCs w:val="22"/>
              </w:rPr>
              <w:t>(mes.)</w:t>
            </w:r>
          </w:p>
        </w:tc>
        <w:tc>
          <w:tcPr>
            <w:tcW w:w="786" w:type="dxa"/>
            <w:vMerge w:val="restart"/>
            <w:tcBorders>
              <w:top w:val="single" w:sz="5" w:space="0" w:color="000000"/>
              <w:left w:val="single" w:sz="5" w:space="0" w:color="000000"/>
              <w:right w:val="single" w:sz="4" w:space="0" w:color="auto"/>
            </w:tcBorders>
            <w:vAlign w:val="center"/>
          </w:tcPr>
          <w:p w14:paraId="1030EADA" w14:textId="77777777" w:rsidR="000D79AC" w:rsidRPr="002E37CC" w:rsidRDefault="000D79AC" w:rsidP="000D79AC">
            <w:pPr>
              <w:jc w:val="center"/>
              <w:rPr>
                <w:rFonts w:ascii="Arial Narrow" w:hAnsi="Arial Narrow" w:cs="Arial"/>
                <w:bCs/>
                <w:sz w:val="22"/>
                <w:szCs w:val="22"/>
              </w:rPr>
            </w:pPr>
            <w:r w:rsidRPr="002E37CC">
              <w:rPr>
                <w:rFonts w:ascii="Arial Narrow" w:hAnsi="Arial Narrow" w:cs="Arial"/>
                <w:bCs/>
                <w:sz w:val="22"/>
                <w:szCs w:val="22"/>
              </w:rPr>
              <w:t>št.</w:t>
            </w:r>
          </w:p>
          <w:p w14:paraId="3FAE7846" w14:textId="77777777" w:rsidR="000D79AC" w:rsidRPr="002E37CC" w:rsidRDefault="000D79AC" w:rsidP="000D79AC">
            <w:pPr>
              <w:jc w:val="center"/>
              <w:rPr>
                <w:rFonts w:ascii="Arial Narrow" w:hAnsi="Arial Narrow" w:cs="Arial"/>
                <w:bCs/>
                <w:sz w:val="22"/>
                <w:szCs w:val="22"/>
              </w:rPr>
            </w:pPr>
            <w:r w:rsidRPr="002E37CC">
              <w:rPr>
                <w:rFonts w:ascii="Arial Narrow" w:hAnsi="Arial Narrow" w:cs="Arial"/>
                <w:bCs/>
                <w:sz w:val="22"/>
                <w:szCs w:val="22"/>
              </w:rPr>
              <w:t>servisov</w:t>
            </w:r>
          </w:p>
          <w:p w14:paraId="431966AC" w14:textId="2348EF6C" w:rsidR="00DD2569" w:rsidRPr="002E37CC" w:rsidRDefault="000D79AC" w:rsidP="000D79AC">
            <w:pPr>
              <w:rPr>
                <w:rFonts w:ascii="Arial Narrow" w:hAnsi="Arial Narrow" w:cs="Arial"/>
                <w:b/>
                <w:bCs/>
                <w:sz w:val="22"/>
                <w:szCs w:val="22"/>
              </w:rPr>
            </w:pPr>
            <w:r w:rsidRPr="002E37CC">
              <w:rPr>
                <w:rFonts w:ascii="Arial Narrow" w:hAnsi="Arial Narrow" w:cs="Arial"/>
                <w:bCs/>
                <w:sz w:val="22"/>
                <w:szCs w:val="22"/>
              </w:rPr>
              <w:t>na 1 leto</w:t>
            </w:r>
          </w:p>
        </w:tc>
        <w:tc>
          <w:tcPr>
            <w:tcW w:w="9911" w:type="dxa"/>
            <w:gridSpan w:val="4"/>
            <w:tcBorders>
              <w:top w:val="single" w:sz="5" w:space="0" w:color="000000"/>
              <w:left w:val="single" w:sz="4" w:space="0" w:color="auto"/>
              <w:bottom w:val="dashed" w:sz="4" w:space="0" w:color="auto"/>
              <w:right w:val="single" w:sz="5" w:space="0" w:color="000000"/>
            </w:tcBorders>
            <w:vAlign w:val="center"/>
          </w:tcPr>
          <w:p w14:paraId="4084BAB0" w14:textId="77777777" w:rsidR="00DD2569" w:rsidRPr="002E37CC" w:rsidRDefault="00DD2569" w:rsidP="00764837">
            <w:pPr>
              <w:jc w:val="center"/>
              <w:rPr>
                <w:rFonts w:ascii="Arial Narrow" w:hAnsi="Arial Narrow" w:cs="Arial"/>
                <w:b/>
                <w:bCs/>
                <w:sz w:val="22"/>
                <w:szCs w:val="22"/>
              </w:rPr>
            </w:pPr>
            <w:r w:rsidRPr="002E37CC">
              <w:rPr>
                <w:rFonts w:ascii="Arial Narrow" w:hAnsi="Arial Narrow" w:cs="Arial"/>
                <w:bCs/>
                <w:sz w:val="22"/>
                <w:szCs w:val="22"/>
              </w:rPr>
              <w:t>naziv in naslov servisa/serviserja</w:t>
            </w:r>
          </w:p>
        </w:tc>
      </w:tr>
      <w:tr w:rsidR="00DD2569" w:rsidRPr="002E37CC" w14:paraId="2DA5DE8C" w14:textId="77777777" w:rsidTr="00764837">
        <w:trPr>
          <w:trHeight w:val="505"/>
          <w:jc w:val="center"/>
        </w:trPr>
        <w:tc>
          <w:tcPr>
            <w:tcW w:w="420" w:type="dxa"/>
            <w:vMerge/>
            <w:tcBorders>
              <w:left w:val="single" w:sz="6" w:space="0" w:color="000000"/>
              <w:bottom w:val="single" w:sz="6" w:space="0" w:color="000000"/>
              <w:right w:val="single" w:sz="6" w:space="0" w:color="000000"/>
            </w:tcBorders>
          </w:tcPr>
          <w:p w14:paraId="3503F301" w14:textId="77777777" w:rsidR="00DD2569" w:rsidRPr="002E37CC" w:rsidRDefault="00DD2569" w:rsidP="00764837">
            <w:pPr>
              <w:jc w:val="center"/>
              <w:rPr>
                <w:rFonts w:ascii="Arial Narrow" w:hAnsi="Arial Narrow" w:cs="Arial"/>
                <w:bCs/>
                <w:sz w:val="22"/>
                <w:szCs w:val="22"/>
              </w:rPr>
            </w:pPr>
          </w:p>
        </w:tc>
        <w:tc>
          <w:tcPr>
            <w:tcW w:w="3543" w:type="dxa"/>
            <w:vMerge/>
            <w:tcBorders>
              <w:left w:val="single" w:sz="6" w:space="0" w:color="000000"/>
              <w:bottom w:val="single" w:sz="6" w:space="0" w:color="000000"/>
              <w:right w:val="single" w:sz="6" w:space="0" w:color="000000"/>
            </w:tcBorders>
            <w:vAlign w:val="center"/>
          </w:tcPr>
          <w:p w14:paraId="738E2CAD" w14:textId="77777777" w:rsidR="00DD2569" w:rsidRPr="002E37CC" w:rsidRDefault="00DD2569" w:rsidP="00764837">
            <w:pPr>
              <w:jc w:val="center"/>
              <w:rPr>
                <w:rFonts w:ascii="Arial Narrow" w:hAnsi="Arial Narrow" w:cs="Arial"/>
                <w:b/>
                <w:bCs/>
                <w:sz w:val="22"/>
                <w:szCs w:val="22"/>
              </w:rPr>
            </w:pPr>
          </w:p>
        </w:tc>
        <w:tc>
          <w:tcPr>
            <w:tcW w:w="785" w:type="dxa"/>
            <w:vMerge/>
            <w:tcBorders>
              <w:left w:val="single" w:sz="5" w:space="0" w:color="000000"/>
              <w:bottom w:val="single" w:sz="5" w:space="0" w:color="000000"/>
              <w:right w:val="single" w:sz="5" w:space="0" w:color="000000"/>
            </w:tcBorders>
            <w:vAlign w:val="center"/>
          </w:tcPr>
          <w:p w14:paraId="3054D558" w14:textId="77777777" w:rsidR="00DD2569" w:rsidRPr="002E37CC" w:rsidRDefault="00DD2569" w:rsidP="00764837">
            <w:pPr>
              <w:jc w:val="center"/>
              <w:rPr>
                <w:rFonts w:ascii="Arial Narrow" w:hAnsi="Arial Narrow" w:cs="Arial"/>
                <w:bCs/>
                <w:sz w:val="22"/>
                <w:szCs w:val="22"/>
              </w:rPr>
            </w:pPr>
          </w:p>
        </w:tc>
        <w:tc>
          <w:tcPr>
            <w:tcW w:w="786" w:type="dxa"/>
            <w:vMerge/>
            <w:tcBorders>
              <w:left w:val="single" w:sz="5" w:space="0" w:color="000000"/>
              <w:bottom w:val="single" w:sz="5" w:space="0" w:color="000000"/>
              <w:right w:val="single" w:sz="4" w:space="0" w:color="auto"/>
            </w:tcBorders>
            <w:vAlign w:val="center"/>
          </w:tcPr>
          <w:p w14:paraId="41896B68" w14:textId="77777777" w:rsidR="00DD2569" w:rsidRPr="002E37CC" w:rsidRDefault="00DD2569" w:rsidP="00764837">
            <w:pPr>
              <w:jc w:val="center"/>
              <w:rPr>
                <w:rFonts w:ascii="Arial Narrow" w:hAnsi="Arial Narrow" w:cs="Arial"/>
                <w:bCs/>
                <w:sz w:val="22"/>
                <w:szCs w:val="22"/>
              </w:rPr>
            </w:pPr>
          </w:p>
        </w:tc>
        <w:tc>
          <w:tcPr>
            <w:tcW w:w="2682" w:type="dxa"/>
            <w:tcBorders>
              <w:top w:val="dashed" w:sz="4" w:space="0" w:color="auto"/>
              <w:left w:val="single" w:sz="4" w:space="0" w:color="auto"/>
              <w:bottom w:val="single" w:sz="5" w:space="0" w:color="000000"/>
              <w:right w:val="single" w:sz="5" w:space="0" w:color="000000"/>
            </w:tcBorders>
            <w:vAlign w:val="center"/>
          </w:tcPr>
          <w:p w14:paraId="4FEA57D6" w14:textId="77777777" w:rsidR="00DD2569" w:rsidRPr="002E37CC" w:rsidRDefault="00DD2569" w:rsidP="00764837">
            <w:pPr>
              <w:jc w:val="center"/>
              <w:rPr>
                <w:rFonts w:ascii="Arial Narrow" w:hAnsi="Arial Narrow" w:cs="Arial"/>
                <w:bCs/>
                <w:sz w:val="22"/>
                <w:szCs w:val="22"/>
              </w:rPr>
            </w:pPr>
            <w:r w:rsidRPr="002E37CC">
              <w:rPr>
                <w:rFonts w:ascii="Arial Narrow" w:hAnsi="Arial Narrow" w:cs="Arial"/>
                <w:bCs/>
                <w:sz w:val="22"/>
                <w:szCs w:val="22"/>
              </w:rPr>
              <w:t>kontaktna</w:t>
            </w:r>
          </w:p>
          <w:p w14:paraId="6C388B86" w14:textId="77777777" w:rsidR="00DD2569" w:rsidRPr="002E37CC" w:rsidRDefault="00DD2569" w:rsidP="00764837">
            <w:pPr>
              <w:jc w:val="center"/>
              <w:rPr>
                <w:rFonts w:ascii="Arial Narrow" w:hAnsi="Arial Narrow" w:cs="Arial"/>
                <w:bCs/>
                <w:sz w:val="22"/>
                <w:szCs w:val="22"/>
              </w:rPr>
            </w:pPr>
            <w:r w:rsidRPr="002E37CC">
              <w:rPr>
                <w:rFonts w:ascii="Arial Narrow" w:hAnsi="Arial Narrow" w:cs="Arial"/>
                <w:bCs/>
                <w:sz w:val="22"/>
                <w:szCs w:val="22"/>
              </w:rPr>
              <w:t>oseba</w:t>
            </w:r>
          </w:p>
        </w:tc>
        <w:tc>
          <w:tcPr>
            <w:tcW w:w="4252" w:type="dxa"/>
            <w:tcBorders>
              <w:top w:val="dashed" w:sz="4" w:space="0" w:color="auto"/>
              <w:left w:val="single" w:sz="5" w:space="0" w:color="000000"/>
              <w:bottom w:val="single" w:sz="5" w:space="0" w:color="000000"/>
              <w:right w:val="single" w:sz="5" w:space="0" w:color="000000"/>
            </w:tcBorders>
            <w:vAlign w:val="center"/>
          </w:tcPr>
          <w:p w14:paraId="504D8B44" w14:textId="77777777" w:rsidR="00DD2569" w:rsidRPr="002E37CC" w:rsidRDefault="00DD2569" w:rsidP="00764837">
            <w:pPr>
              <w:jc w:val="center"/>
              <w:rPr>
                <w:rFonts w:ascii="Arial Narrow" w:hAnsi="Arial Narrow" w:cs="Arial"/>
                <w:bCs/>
                <w:sz w:val="22"/>
                <w:szCs w:val="22"/>
              </w:rPr>
            </w:pPr>
            <w:r w:rsidRPr="002E37CC">
              <w:rPr>
                <w:rFonts w:ascii="Arial Narrow" w:hAnsi="Arial Narrow" w:cs="Arial"/>
                <w:bCs/>
                <w:sz w:val="22"/>
                <w:szCs w:val="22"/>
              </w:rPr>
              <w:t>e-poštni</w:t>
            </w:r>
          </w:p>
          <w:p w14:paraId="49E485A5" w14:textId="77777777" w:rsidR="00DD2569" w:rsidRPr="002E37CC" w:rsidRDefault="00DD2569" w:rsidP="00764837">
            <w:pPr>
              <w:jc w:val="center"/>
              <w:rPr>
                <w:rFonts w:ascii="Arial Narrow" w:hAnsi="Arial Narrow" w:cs="Arial"/>
                <w:bCs/>
                <w:sz w:val="22"/>
                <w:szCs w:val="22"/>
              </w:rPr>
            </w:pPr>
            <w:r w:rsidRPr="002E37CC">
              <w:rPr>
                <w:rFonts w:ascii="Arial Narrow" w:hAnsi="Arial Narrow" w:cs="Arial"/>
                <w:bCs/>
                <w:sz w:val="22"/>
                <w:szCs w:val="22"/>
              </w:rPr>
              <w:t>naslov</w:t>
            </w:r>
          </w:p>
        </w:tc>
        <w:tc>
          <w:tcPr>
            <w:tcW w:w="1888" w:type="dxa"/>
            <w:tcBorders>
              <w:top w:val="dashed" w:sz="4" w:space="0" w:color="auto"/>
              <w:left w:val="single" w:sz="5" w:space="0" w:color="000000"/>
              <w:bottom w:val="single" w:sz="5" w:space="0" w:color="000000"/>
              <w:right w:val="single" w:sz="5" w:space="0" w:color="000000"/>
            </w:tcBorders>
            <w:vAlign w:val="center"/>
          </w:tcPr>
          <w:p w14:paraId="5EE7F1E4" w14:textId="77777777" w:rsidR="00DD2569" w:rsidRPr="002E37CC" w:rsidRDefault="00DD2569" w:rsidP="00764837">
            <w:pPr>
              <w:jc w:val="center"/>
              <w:rPr>
                <w:rFonts w:ascii="Arial Narrow" w:hAnsi="Arial Narrow" w:cs="Arial"/>
                <w:bCs/>
                <w:sz w:val="22"/>
                <w:szCs w:val="22"/>
              </w:rPr>
            </w:pPr>
            <w:r w:rsidRPr="002E37CC">
              <w:rPr>
                <w:rFonts w:ascii="Arial Narrow" w:hAnsi="Arial Narrow" w:cs="Arial"/>
                <w:bCs/>
                <w:sz w:val="22"/>
                <w:szCs w:val="22"/>
              </w:rPr>
              <w:t>telefonska</w:t>
            </w:r>
          </w:p>
          <w:p w14:paraId="0337A7B3" w14:textId="77777777" w:rsidR="00DD2569" w:rsidRPr="002E37CC" w:rsidRDefault="00DD2569" w:rsidP="00764837">
            <w:pPr>
              <w:jc w:val="center"/>
              <w:rPr>
                <w:rFonts w:ascii="Arial Narrow" w:hAnsi="Arial Narrow" w:cs="Arial"/>
                <w:bCs/>
                <w:sz w:val="22"/>
                <w:szCs w:val="22"/>
              </w:rPr>
            </w:pPr>
            <w:r w:rsidRPr="002E37CC">
              <w:rPr>
                <w:rFonts w:ascii="Arial Narrow" w:hAnsi="Arial Narrow" w:cs="Arial"/>
                <w:bCs/>
                <w:sz w:val="22"/>
                <w:szCs w:val="22"/>
              </w:rPr>
              <w:t>številka</w:t>
            </w:r>
          </w:p>
        </w:tc>
        <w:tc>
          <w:tcPr>
            <w:tcW w:w="1089" w:type="dxa"/>
            <w:tcBorders>
              <w:top w:val="dashed" w:sz="4" w:space="0" w:color="auto"/>
              <w:left w:val="single" w:sz="5" w:space="0" w:color="000000"/>
              <w:bottom w:val="single" w:sz="5" w:space="0" w:color="000000"/>
              <w:right w:val="single" w:sz="5" w:space="0" w:color="000000"/>
            </w:tcBorders>
            <w:vAlign w:val="center"/>
          </w:tcPr>
          <w:p w14:paraId="092938C6" w14:textId="77777777" w:rsidR="00DD2569" w:rsidRPr="002E37CC" w:rsidRDefault="00DD2569" w:rsidP="00764837">
            <w:pPr>
              <w:jc w:val="center"/>
              <w:rPr>
                <w:rFonts w:ascii="Arial Narrow" w:hAnsi="Arial Narrow" w:cs="Arial"/>
                <w:bCs/>
                <w:sz w:val="22"/>
                <w:szCs w:val="22"/>
              </w:rPr>
            </w:pPr>
            <w:r w:rsidRPr="002E37CC">
              <w:rPr>
                <w:rFonts w:ascii="Arial Narrow" w:hAnsi="Arial Narrow" w:cs="Arial"/>
                <w:bCs/>
                <w:sz w:val="22"/>
                <w:szCs w:val="22"/>
              </w:rPr>
              <w:t>dosegljivost</w:t>
            </w:r>
          </w:p>
          <w:p w14:paraId="0D73C6FF" w14:textId="77777777" w:rsidR="00DD2569" w:rsidRPr="002E37CC" w:rsidRDefault="00DD2569" w:rsidP="00764837">
            <w:pPr>
              <w:jc w:val="center"/>
              <w:rPr>
                <w:rFonts w:ascii="Arial Narrow" w:hAnsi="Arial Narrow" w:cs="Arial"/>
                <w:bCs/>
                <w:sz w:val="22"/>
                <w:szCs w:val="22"/>
              </w:rPr>
            </w:pPr>
            <w:r w:rsidRPr="002E37CC">
              <w:rPr>
                <w:rFonts w:ascii="Arial Narrow" w:hAnsi="Arial Narrow" w:cs="Arial"/>
                <w:bCs/>
                <w:sz w:val="22"/>
                <w:szCs w:val="22"/>
              </w:rPr>
              <w:t>(čas)</w:t>
            </w:r>
          </w:p>
        </w:tc>
      </w:tr>
      <w:tr w:rsidR="00DD2569" w:rsidRPr="002E37CC" w14:paraId="2F8BF0B4" w14:textId="77777777" w:rsidTr="00764837">
        <w:trPr>
          <w:trHeight w:hRule="exact" w:val="75"/>
          <w:jc w:val="center"/>
        </w:trPr>
        <w:tc>
          <w:tcPr>
            <w:tcW w:w="420" w:type="dxa"/>
            <w:tcBorders>
              <w:top w:val="single" w:sz="6" w:space="0" w:color="000000"/>
              <w:left w:val="single" w:sz="5" w:space="0" w:color="000000"/>
              <w:bottom w:val="single" w:sz="5" w:space="0" w:color="000000"/>
              <w:right w:val="single" w:sz="5" w:space="0" w:color="000000"/>
            </w:tcBorders>
          </w:tcPr>
          <w:p w14:paraId="4F577B1C" w14:textId="77777777" w:rsidR="00DD2569" w:rsidRPr="002E37CC" w:rsidRDefault="00DD2569" w:rsidP="00764837">
            <w:pPr>
              <w:rPr>
                <w:rFonts w:ascii="Arial Narrow" w:hAnsi="Arial Narrow" w:cs="Arial"/>
                <w:bCs/>
                <w:sz w:val="22"/>
                <w:szCs w:val="22"/>
              </w:rPr>
            </w:pPr>
          </w:p>
        </w:tc>
        <w:tc>
          <w:tcPr>
            <w:tcW w:w="3543" w:type="dxa"/>
            <w:tcBorders>
              <w:top w:val="single" w:sz="6" w:space="0" w:color="000000"/>
              <w:left w:val="single" w:sz="5" w:space="0" w:color="000000"/>
              <w:bottom w:val="single" w:sz="5" w:space="0" w:color="000000"/>
              <w:right w:val="single" w:sz="5" w:space="0" w:color="000000"/>
            </w:tcBorders>
            <w:vAlign w:val="center"/>
          </w:tcPr>
          <w:p w14:paraId="6A1AC5FC" w14:textId="77777777" w:rsidR="00DD2569" w:rsidRPr="002E37CC" w:rsidRDefault="00DD2569" w:rsidP="00764837">
            <w:pPr>
              <w:rPr>
                <w:rFonts w:ascii="Arial Narrow" w:hAnsi="Arial Narrow" w:cs="Arial"/>
                <w:bCs/>
                <w:sz w:val="22"/>
                <w:szCs w:val="22"/>
              </w:rPr>
            </w:pPr>
          </w:p>
        </w:tc>
        <w:tc>
          <w:tcPr>
            <w:tcW w:w="785" w:type="dxa"/>
            <w:tcBorders>
              <w:top w:val="single" w:sz="5" w:space="0" w:color="000000"/>
              <w:left w:val="single" w:sz="5" w:space="0" w:color="000000"/>
              <w:bottom w:val="single" w:sz="5" w:space="0" w:color="000000"/>
              <w:right w:val="single" w:sz="5" w:space="0" w:color="000000"/>
            </w:tcBorders>
            <w:vAlign w:val="center"/>
          </w:tcPr>
          <w:p w14:paraId="202A50C8" w14:textId="77777777" w:rsidR="00DD2569" w:rsidRPr="002E37CC" w:rsidRDefault="00DD2569" w:rsidP="00764837">
            <w:pPr>
              <w:jc w:val="center"/>
              <w:rPr>
                <w:rFonts w:ascii="Arial Narrow" w:hAnsi="Arial Narrow" w:cs="Arial"/>
                <w:bCs/>
                <w:sz w:val="22"/>
                <w:szCs w:val="22"/>
              </w:rPr>
            </w:pPr>
          </w:p>
        </w:tc>
        <w:tc>
          <w:tcPr>
            <w:tcW w:w="786" w:type="dxa"/>
            <w:tcBorders>
              <w:top w:val="single" w:sz="5" w:space="0" w:color="000000"/>
              <w:left w:val="single" w:sz="5" w:space="0" w:color="000000"/>
              <w:bottom w:val="single" w:sz="5" w:space="0" w:color="000000"/>
              <w:right w:val="single" w:sz="4" w:space="0" w:color="auto"/>
            </w:tcBorders>
          </w:tcPr>
          <w:p w14:paraId="1269C247" w14:textId="77777777" w:rsidR="00DD2569" w:rsidRPr="002E37CC" w:rsidRDefault="00DD2569" w:rsidP="00764837">
            <w:pPr>
              <w:jc w:val="right"/>
              <w:rPr>
                <w:rFonts w:ascii="Arial Narrow" w:hAnsi="Arial Narrow" w:cs="Arial"/>
                <w:bCs/>
                <w:sz w:val="22"/>
                <w:szCs w:val="22"/>
              </w:rPr>
            </w:pPr>
          </w:p>
        </w:tc>
        <w:tc>
          <w:tcPr>
            <w:tcW w:w="2682" w:type="dxa"/>
            <w:tcBorders>
              <w:top w:val="single" w:sz="5" w:space="0" w:color="000000"/>
              <w:left w:val="single" w:sz="4" w:space="0" w:color="auto"/>
              <w:bottom w:val="single" w:sz="5" w:space="0" w:color="000000"/>
              <w:right w:val="single" w:sz="5" w:space="0" w:color="000000"/>
            </w:tcBorders>
          </w:tcPr>
          <w:p w14:paraId="7E4EEB6A" w14:textId="77777777" w:rsidR="00DD2569" w:rsidRPr="002E37CC" w:rsidRDefault="00DD2569" w:rsidP="00764837">
            <w:pPr>
              <w:jc w:val="right"/>
              <w:rPr>
                <w:rFonts w:ascii="Arial Narrow" w:hAnsi="Arial Narrow" w:cs="Arial"/>
                <w:bCs/>
                <w:sz w:val="22"/>
                <w:szCs w:val="22"/>
              </w:rPr>
            </w:pPr>
          </w:p>
        </w:tc>
        <w:tc>
          <w:tcPr>
            <w:tcW w:w="4252" w:type="dxa"/>
            <w:tcBorders>
              <w:top w:val="single" w:sz="5" w:space="0" w:color="000000"/>
              <w:left w:val="single" w:sz="5" w:space="0" w:color="000000"/>
              <w:bottom w:val="single" w:sz="5" w:space="0" w:color="000000"/>
              <w:right w:val="single" w:sz="5" w:space="0" w:color="000000"/>
            </w:tcBorders>
            <w:vAlign w:val="center"/>
          </w:tcPr>
          <w:p w14:paraId="34AA489B" w14:textId="77777777" w:rsidR="00DD2569" w:rsidRPr="002E37CC" w:rsidRDefault="00DD2569" w:rsidP="00764837">
            <w:pPr>
              <w:jc w:val="right"/>
              <w:rPr>
                <w:rFonts w:ascii="Arial Narrow" w:hAnsi="Arial Narrow" w:cs="Arial"/>
                <w:bCs/>
                <w:sz w:val="22"/>
                <w:szCs w:val="22"/>
              </w:rPr>
            </w:pPr>
          </w:p>
        </w:tc>
        <w:tc>
          <w:tcPr>
            <w:tcW w:w="1888" w:type="dxa"/>
            <w:tcBorders>
              <w:top w:val="single" w:sz="5" w:space="0" w:color="000000"/>
              <w:left w:val="single" w:sz="5" w:space="0" w:color="000000"/>
              <w:bottom w:val="single" w:sz="5" w:space="0" w:color="000000"/>
              <w:right w:val="single" w:sz="5" w:space="0" w:color="000000"/>
            </w:tcBorders>
            <w:vAlign w:val="center"/>
          </w:tcPr>
          <w:p w14:paraId="03B028F8" w14:textId="77777777" w:rsidR="00DD2569" w:rsidRPr="002E37CC" w:rsidRDefault="00DD2569" w:rsidP="00764837">
            <w:pPr>
              <w:jc w:val="right"/>
              <w:rPr>
                <w:rFonts w:ascii="Arial Narrow" w:hAnsi="Arial Narrow" w:cs="Arial"/>
                <w:bCs/>
                <w:sz w:val="22"/>
                <w:szCs w:val="22"/>
              </w:rPr>
            </w:pPr>
          </w:p>
        </w:tc>
        <w:tc>
          <w:tcPr>
            <w:tcW w:w="1089" w:type="dxa"/>
            <w:tcBorders>
              <w:top w:val="single" w:sz="5" w:space="0" w:color="000000"/>
              <w:left w:val="single" w:sz="5" w:space="0" w:color="000000"/>
              <w:bottom w:val="single" w:sz="5" w:space="0" w:color="000000"/>
              <w:right w:val="single" w:sz="5" w:space="0" w:color="000000"/>
            </w:tcBorders>
            <w:vAlign w:val="center"/>
          </w:tcPr>
          <w:p w14:paraId="18207096" w14:textId="77777777" w:rsidR="00DD2569" w:rsidRPr="002E37CC" w:rsidRDefault="00DD2569" w:rsidP="00764837">
            <w:pPr>
              <w:jc w:val="center"/>
              <w:rPr>
                <w:rFonts w:ascii="Arial Narrow" w:hAnsi="Arial Narrow" w:cs="Arial"/>
                <w:bCs/>
                <w:sz w:val="22"/>
                <w:szCs w:val="22"/>
              </w:rPr>
            </w:pPr>
          </w:p>
        </w:tc>
      </w:tr>
      <w:tr w:rsidR="00DD2569" w:rsidRPr="002E37CC" w14:paraId="18F0DC15" w14:textId="77777777" w:rsidTr="00AC0535">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269DE470" w14:textId="77777777" w:rsidR="00DD2569" w:rsidRPr="002E37CC" w:rsidRDefault="00DD2569" w:rsidP="00AC0535">
            <w:pPr>
              <w:jc w:val="center"/>
              <w:rPr>
                <w:rFonts w:ascii="Arial Narrow" w:hAnsi="Arial Narrow" w:cs="Arial"/>
                <w:bCs/>
                <w:sz w:val="22"/>
                <w:szCs w:val="22"/>
              </w:rPr>
            </w:pPr>
            <w:r w:rsidRPr="002E37CC">
              <w:rPr>
                <w:rFonts w:ascii="Arial Narrow" w:hAnsi="Arial Narrow" w:cs="Arial"/>
                <w:bCs/>
                <w:sz w:val="22"/>
                <w:szCs w:val="22"/>
              </w:rPr>
              <w:t>1</w:t>
            </w:r>
          </w:p>
        </w:tc>
        <w:tc>
          <w:tcPr>
            <w:tcW w:w="3543" w:type="dxa"/>
            <w:vMerge w:val="restart"/>
            <w:tcBorders>
              <w:top w:val="single" w:sz="12" w:space="0" w:color="auto"/>
              <w:left w:val="single" w:sz="6" w:space="0" w:color="000000"/>
              <w:right w:val="single" w:sz="6" w:space="0" w:color="000000"/>
            </w:tcBorders>
            <w:vAlign w:val="center"/>
          </w:tcPr>
          <w:p w14:paraId="12515543" w14:textId="350B51AD" w:rsidR="00DD2569" w:rsidRPr="002E37CC" w:rsidRDefault="00C644FC" w:rsidP="00AC0535">
            <w:pPr>
              <w:autoSpaceDE w:val="0"/>
              <w:autoSpaceDN w:val="0"/>
              <w:adjustRightInd w:val="0"/>
              <w:rPr>
                <w:rFonts w:ascii="Arial Narrow" w:hAnsi="Arial Narrow" w:cs="Arial"/>
                <w:bCs/>
              </w:rPr>
            </w:pPr>
            <w:r w:rsidRPr="00C644FC">
              <w:rPr>
                <w:rFonts w:ascii="Arial Narrow" w:hAnsi="Arial Narrow" w:cs="Arial"/>
                <w:bCs/>
              </w:rPr>
              <w:t xml:space="preserve">EKG/monitor </w:t>
            </w:r>
            <w:proofErr w:type="spellStart"/>
            <w:r w:rsidRPr="00C644FC">
              <w:rPr>
                <w:rFonts w:ascii="Arial Narrow" w:hAnsi="Arial Narrow" w:cs="Arial"/>
                <w:bCs/>
              </w:rPr>
              <w:t>defibrilator</w:t>
            </w:r>
            <w:proofErr w:type="spellEnd"/>
            <w:r w:rsidRPr="00C644FC">
              <w:rPr>
                <w:rFonts w:ascii="Arial Narrow" w:hAnsi="Arial Narrow" w:cs="Arial"/>
                <w:bCs/>
              </w:rPr>
              <w:t xml:space="preserve"> z možnostjo zapisovanja srčnega ritma in podatkov o pacientu</w:t>
            </w:r>
            <w:r w:rsidR="00DA5167">
              <w:rPr>
                <w:rFonts w:ascii="Arial Narrow" w:hAnsi="Arial Narrow" w:cs="Arial"/>
                <w:bCs/>
              </w:rPr>
              <w:t xml:space="preserve"> (STK, tč. 4.1)</w:t>
            </w:r>
          </w:p>
        </w:tc>
        <w:tc>
          <w:tcPr>
            <w:tcW w:w="785" w:type="dxa"/>
            <w:vMerge w:val="restart"/>
            <w:tcBorders>
              <w:top w:val="single" w:sz="12" w:space="0" w:color="auto"/>
              <w:left w:val="single" w:sz="5" w:space="0" w:color="000000"/>
              <w:right w:val="single" w:sz="5" w:space="0" w:color="000000"/>
            </w:tcBorders>
            <w:vAlign w:val="center"/>
          </w:tcPr>
          <w:p w14:paraId="5540A422" w14:textId="77777777" w:rsidR="00DD2569" w:rsidRPr="002E37CC" w:rsidRDefault="00DD2569" w:rsidP="00FE1D8D">
            <w:pPr>
              <w:rPr>
                <w:rFonts w:ascii="Arial Narrow" w:hAnsi="Arial Narrow" w:cs="Arial"/>
                <w:b/>
                <w:bCs/>
                <w:sz w:val="22"/>
                <w:szCs w:val="22"/>
              </w:rPr>
            </w:pPr>
          </w:p>
        </w:tc>
        <w:tc>
          <w:tcPr>
            <w:tcW w:w="786" w:type="dxa"/>
            <w:vMerge w:val="restart"/>
            <w:tcBorders>
              <w:top w:val="single" w:sz="12" w:space="0" w:color="auto"/>
              <w:left w:val="single" w:sz="5" w:space="0" w:color="000000"/>
              <w:right w:val="single" w:sz="4" w:space="0" w:color="auto"/>
            </w:tcBorders>
            <w:vAlign w:val="center"/>
          </w:tcPr>
          <w:p w14:paraId="2BE5A06B" w14:textId="77777777" w:rsidR="00DD2569" w:rsidRPr="002E37CC" w:rsidRDefault="00DD2569" w:rsidP="00FE1D8D">
            <w:pPr>
              <w:rPr>
                <w:rFonts w:ascii="Arial Narrow" w:hAnsi="Arial Narrow" w:cs="Arial"/>
                <w:bCs/>
                <w:sz w:val="22"/>
                <w:szCs w:val="22"/>
              </w:rPr>
            </w:pPr>
          </w:p>
        </w:tc>
        <w:tc>
          <w:tcPr>
            <w:tcW w:w="9911" w:type="dxa"/>
            <w:gridSpan w:val="4"/>
            <w:tcBorders>
              <w:top w:val="single" w:sz="12" w:space="0" w:color="auto"/>
              <w:left w:val="single" w:sz="4" w:space="0" w:color="auto"/>
              <w:bottom w:val="dashed" w:sz="4" w:space="0" w:color="auto"/>
              <w:right w:val="single" w:sz="5" w:space="0" w:color="000000"/>
            </w:tcBorders>
            <w:vAlign w:val="center"/>
          </w:tcPr>
          <w:p w14:paraId="2347EA36" w14:textId="77777777" w:rsidR="00DD2569" w:rsidRPr="002E37CC" w:rsidRDefault="00DD2569" w:rsidP="00FE1D8D">
            <w:pPr>
              <w:rPr>
                <w:rFonts w:ascii="Arial Narrow" w:hAnsi="Arial Narrow" w:cs="Arial"/>
                <w:bCs/>
                <w:sz w:val="22"/>
                <w:szCs w:val="22"/>
              </w:rPr>
            </w:pPr>
          </w:p>
        </w:tc>
      </w:tr>
      <w:tr w:rsidR="00DD2569" w:rsidRPr="002E37CC" w14:paraId="519988D5" w14:textId="77777777" w:rsidTr="00FE1D8D">
        <w:trPr>
          <w:trHeight w:val="505"/>
          <w:jc w:val="center"/>
        </w:trPr>
        <w:tc>
          <w:tcPr>
            <w:tcW w:w="420" w:type="dxa"/>
            <w:vMerge/>
            <w:tcBorders>
              <w:left w:val="single" w:sz="6" w:space="0" w:color="000000"/>
              <w:bottom w:val="single" w:sz="12" w:space="0" w:color="auto"/>
              <w:right w:val="single" w:sz="6" w:space="0" w:color="000000"/>
            </w:tcBorders>
            <w:vAlign w:val="center"/>
          </w:tcPr>
          <w:p w14:paraId="6B37C986" w14:textId="77777777" w:rsidR="00DD2569" w:rsidRPr="002E37CC" w:rsidRDefault="00DD2569" w:rsidP="00506837">
            <w:pPr>
              <w:rPr>
                <w:rFonts w:ascii="Arial Narrow" w:hAnsi="Arial Narrow" w:cs="Arial"/>
                <w:bCs/>
                <w:sz w:val="22"/>
                <w:szCs w:val="22"/>
              </w:rPr>
            </w:pPr>
          </w:p>
        </w:tc>
        <w:tc>
          <w:tcPr>
            <w:tcW w:w="3543" w:type="dxa"/>
            <w:vMerge/>
            <w:tcBorders>
              <w:left w:val="single" w:sz="6" w:space="0" w:color="000000"/>
              <w:bottom w:val="single" w:sz="12" w:space="0" w:color="auto"/>
              <w:right w:val="single" w:sz="6" w:space="0" w:color="000000"/>
            </w:tcBorders>
            <w:vAlign w:val="center"/>
          </w:tcPr>
          <w:p w14:paraId="563B06D9" w14:textId="77777777" w:rsidR="00DD2569" w:rsidRPr="002E37CC" w:rsidRDefault="00DD2569">
            <w:pPr>
              <w:rPr>
                <w:rFonts w:ascii="Arial Narrow" w:hAnsi="Arial Narrow" w:cs="Arial"/>
                <w:b/>
                <w:bCs/>
                <w:sz w:val="22"/>
                <w:szCs w:val="22"/>
              </w:rPr>
            </w:pPr>
          </w:p>
        </w:tc>
        <w:tc>
          <w:tcPr>
            <w:tcW w:w="785" w:type="dxa"/>
            <w:vMerge/>
            <w:tcBorders>
              <w:left w:val="single" w:sz="5" w:space="0" w:color="000000"/>
              <w:bottom w:val="single" w:sz="12" w:space="0" w:color="auto"/>
              <w:right w:val="single" w:sz="5" w:space="0" w:color="000000"/>
            </w:tcBorders>
            <w:vAlign w:val="center"/>
          </w:tcPr>
          <w:p w14:paraId="3182A5B3" w14:textId="77777777" w:rsidR="00DD2569" w:rsidRPr="002E37CC" w:rsidRDefault="00DD2569" w:rsidP="00506837">
            <w:pPr>
              <w:rPr>
                <w:rFonts w:ascii="Arial Narrow" w:hAnsi="Arial Narrow" w:cs="Arial"/>
                <w:bCs/>
                <w:sz w:val="22"/>
                <w:szCs w:val="22"/>
              </w:rPr>
            </w:pPr>
          </w:p>
        </w:tc>
        <w:tc>
          <w:tcPr>
            <w:tcW w:w="786" w:type="dxa"/>
            <w:vMerge/>
            <w:tcBorders>
              <w:left w:val="single" w:sz="5" w:space="0" w:color="000000"/>
              <w:bottom w:val="single" w:sz="12" w:space="0" w:color="auto"/>
              <w:right w:val="single" w:sz="4" w:space="0" w:color="auto"/>
            </w:tcBorders>
            <w:vAlign w:val="center"/>
          </w:tcPr>
          <w:p w14:paraId="7C1B88F5" w14:textId="77777777" w:rsidR="00DD2569" w:rsidRPr="002E37CC" w:rsidRDefault="00DD2569">
            <w:pPr>
              <w:rPr>
                <w:rFonts w:ascii="Arial Narrow" w:hAnsi="Arial Narrow" w:cs="Arial"/>
                <w:bCs/>
                <w:sz w:val="22"/>
                <w:szCs w:val="22"/>
              </w:rPr>
            </w:pPr>
          </w:p>
        </w:tc>
        <w:tc>
          <w:tcPr>
            <w:tcW w:w="2682" w:type="dxa"/>
            <w:tcBorders>
              <w:top w:val="dashed" w:sz="4" w:space="0" w:color="auto"/>
              <w:left w:val="single" w:sz="4" w:space="0" w:color="auto"/>
              <w:bottom w:val="single" w:sz="12" w:space="0" w:color="auto"/>
              <w:right w:val="single" w:sz="5" w:space="0" w:color="000000"/>
            </w:tcBorders>
            <w:vAlign w:val="center"/>
          </w:tcPr>
          <w:p w14:paraId="47622367" w14:textId="77777777" w:rsidR="00DD2569" w:rsidRPr="002E37CC" w:rsidRDefault="00DD2569">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1AF4FEC3" w14:textId="77777777" w:rsidR="00DD2569" w:rsidRPr="002E37CC" w:rsidRDefault="00DD2569">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43DE383C" w14:textId="77777777" w:rsidR="00DD2569" w:rsidRPr="002E37CC" w:rsidRDefault="00DD2569" w:rsidP="00FE1D8D">
            <w:pP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3F2034E2" w14:textId="77777777" w:rsidR="00DD2569" w:rsidRPr="002E37CC" w:rsidRDefault="00DD2569" w:rsidP="00FE1D8D">
            <w:pPr>
              <w:rPr>
                <w:rFonts w:ascii="Arial Narrow" w:hAnsi="Arial Narrow" w:cs="Arial"/>
                <w:bCs/>
                <w:sz w:val="22"/>
                <w:szCs w:val="22"/>
              </w:rPr>
            </w:pPr>
          </w:p>
        </w:tc>
      </w:tr>
      <w:tr w:rsidR="00DD2569" w:rsidRPr="002E37CC" w14:paraId="6910AB65" w14:textId="77777777" w:rsidTr="00AC0535">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0A233F34" w14:textId="77777777" w:rsidR="00DD2569" w:rsidRPr="002E37CC" w:rsidRDefault="00DD2569" w:rsidP="00AC0535">
            <w:pPr>
              <w:jc w:val="center"/>
              <w:rPr>
                <w:rFonts w:ascii="Arial Narrow" w:hAnsi="Arial Narrow" w:cs="Arial"/>
                <w:bCs/>
                <w:sz w:val="22"/>
                <w:szCs w:val="22"/>
              </w:rPr>
            </w:pPr>
            <w:r w:rsidRPr="002E37CC">
              <w:rPr>
                <w:rFonts w:ascii="Arial Narrow" w:hAnsi="Arial Narrow" w:cs="Arial"/>
                <w:bCs/>
                <w:sz w:val="22"/>
                <w:szCs w:val="22"/>
              </w:rPr>
              <w:t>2</w:t>
            </w:r>
          </w:p>
        </w:tc>
        <w:tc>
          <w:tcPr>
            <w:tcW w:w="3543" w:type="dxa"/>
            <w:vMerge w:val="restart"/>
            <w:tcBorders>
              <w:top w:val="single" w:sz="12" w:space="0" w:color="auto"/>
              <w:left w:val="single" w:sz="6" w:space="0" w:color="000000"/>
              <w:right w:val="single" w:sz="6" w:space="0" w:color="000000"/>
            </w:tcBorders>
            <w:vAlign w:val="center"/>
          </w:tcPr>
          <w:p w14:paraId="053C6FFB" w14:textId="24B54DCD" w:rsidR="00DD2569" w:rsidRPr="002E37CC" w:rsidRDefault="00C644FC" w:rsidP="00FE1D8D">
            <w:pPr>
              <w:autoSpaceDE w:val="0"/>
              <w:autoSpaceDN w:val="0"/>
              <w:adjustRightInd w:val="0"/>
              <w:rPr>
                <w:rFonts w:ascii="Arial Narrow" w:eastAsia="ArialNarrow" w:hAnsi="Arial Narrow" w:cs="ArialNarrow"/>
                <w:sz w:val="22"/>
                <w:szCs w:val="22"/>
              </w:rPr>
            </w:pPr>
            <w:r w:rsidRPr="002E37CC">
              <w:rPr>
                <w:rFonts w:ascii="Arial Narrow" w:hAnsi="Arial Narrow" w:cs="Arial"/>
                <w:bCs/>
              </w:rPr>
              <w:t>Urgentni transportni ventilator za profesionalno rabo v nujni</w:t>
            </w:r>
            <w:r>
              <w:rPr>
                <w:rFonts w:ascii="Arial Narrow" w:hAnsi="Arial Narrow" w:cs="Arial"/>
                <w:bCs/>
              </w:rPr>
              <w:t xml:space="preserve"> medicinski pomoči (STK, tč. 4.2</w:t>
            </w:r>
            <w:r w:rsidRPr="002E37CC">
              <w:rPr>
                <w:rFonts w:ascii="Arial Narrow" w:hAnsi="Arial Narrow" w:cs="Arial"/>
                <w:bCs/>
              </w:rPr>
              <w:t>)</w:t>
            </w:r>
          </w:p>
        </w:tc>
        <w:tc>
          <w:tcPr>
            <w:tcW w:w="785" w:type="dxa"/>
            <w:vMerge w:val="restart"/>
            <w:tcBorders>
              <w:top w:val="single" w:sz="12" w:space="0" w:color="auto"/>
              <w:left w:val="single" w:sz="5" w:space="0" w:color="000000"/>
              <w:right w:val="single" w:sz="5" w:space="0" w:color="000000"/>
            </w:tcBorders>
            <w:vAlign w:val="center"/>
          </w:tcPr>
          <w:p w14:paraId="7AA0AB99" w14:textId="77777777" w:rsidR="00DD2569" w:rsidRPr="002E37CC" w:rsidRDefault="00DD2569" w:rsidP="00FE1D8D">
            <w:pPr>
              <w:rPr>
                <w:rFonts w:ascii="Arial Narrow" w:hAnsi="Arial Narrow" w:cs="Arial"/>
                <w:b/>
                <w:bCs/>
                <w:sz w:val="22"/>
                <w:szCs w:val="22"/>
              </w:rPr>
            </w:pPr>
          </w:p>
        </w:tc>
        <w:tc>
          <w:tcPr>
            <w:tcW w:w="786" w:type="dxa"/>
            <w:vMerge w:val="restart"/>
            <w:tcBorders>
              <w:top w:val="single" w:sz="12" w:space="0" w:color="auto"/>
              <w:left w:val="single" w:sz="5" w:space="0" w:color="000000"/>
              <w:right w:val="single" w:sz="4" w:space="0" w:color="auto"/>
            </w:tcBorders>
            <w:vAlign w:val="center"/>
          </w:tcPr>
          <w:p w14:paraId="00E40E5D" w14:textId="77777777" w:rsidR="00DD2569" w:rsidRPr="002E37CC" w:rsidRDefault="00DD2569" w:rsidP="00FE1D8D">
            <w:pPr>
              <w:rPr>
                <w:rFonts w:ascii="Arial Narrow" w:hAnsi="Arial Narrow" w:cs="Arial"/>
                <w:bCs/>
                <w:sz w:val="22"/>
                <w:szCs w:val="22"/>
              </w:rPr>
            </w:pPr>
          </w:p>
        </w:tc>
        <w:tc>
          <w:tcPr>
            <w:tcW w:w="9911" w:type="dxa"/>
            <w:gridSpan w:val="4"/>
            <w:tcBorders>
              <w:top w:val="single" w:sz="12" w:space="0" w:color="auto"/>
              <w:left w:val="single" w:sz="4" w:space="0" w:color="auto"/>
              <w:bottom w:val="dashed" w:sz="4" w:space="0" w:color="auto"/>
              <w:right w:val="single" w:sz="5" w:space="0" w:color="000000"/>
            </w:tcBorders>
            <w:vAlign w:val="center"/>
          </w:tcPr>
          <w:p w14:paraId="4807A9FA" w14:textId="77777777" w:rsidR="00DD2569" w:rsidRPr="002E37CC" w:rsidRDefault="00DD2569" w:rsidP="00FE1D8D">
            <w:pPr>
              <w:rPr>
                <w:rFonts w:ascii="Arial Narrow" w:hAnsi="Arial Narrow" w:cs="Arial"/>
                <w:bCs/>
                <w:sz w:val="22"/>
                <w:szCs w:val="22"/>
              </w:rPr>
            </w:pPr>
          </w:p>
        </w:tc>
      </w:tr>
      <w:tr w:rsidR="00DD2569" w:rsidRPr="002E37CC" w14:paraId="7C5E969E" w14:textId="77777777" w:rsidTr="00764837">
        <w:trPr>
          <w:trHeight w:val="505"/>
          <w:jc w:val="center"/>
        </w:trPr>
        <w:tc>
          <w:tcPr>
            <w:tcW w:w="420" w:type="dxa"/>
            <w:vMerge/>
            <w:tcBorders>
              <w:left w:val="single" w:sz="6" w:space="0" w:color="000000"/>
              <w:bottom w:val="single" w:sz="12" w:space="0" w:color="auto"/>
              <w:right w:val="single" w:sz="6" w:space="0" w:color="000000"/>
            </w:tcBorders>
            <w:vAlign w:val="center"/>
          </w:tcPr>
          <w:p w14:paraId="3F8C2340" w14:textId="77777777" w:rsidR="00DD2569" w:rsidRPr="002E37CC" w:rsidRDefault="00DD2569" w:rsidP="00764837">
            <w:pPr>
              <w:jc w:val="center"/>
              <w:rPr>
                <w:rFonts w:ascii="Arial Narrow" w:hAnsi="Arial Narrow" w:cs="Arial"/>
                <w:bCs/>
                <w:sz w:val="22"/>
                <w:szCs w:val="22"/>
              </w:rPr>
            </w:pPr>
          </w:p>
        </w:tc>
        <w:tc>
          <w:tcPr>
            <w:tcW w:w="3543" w:type="dxa"/>
            <w:vMerge/>
            <w:tcBorders>
              <w:left w:val="single" w:sz="6" w:space="0" w:color="000000"/>
              <w:bottom w:val="single" w:sz="12" w:space="0" w:color="auto"/>
              <w:right w:val="single" w:sz="6" w:space="0" w:color="000000"/>
            </w:tcBorders>
            <w:vAlign w:val="bottom"/>
          </w:tcPr>
          <w:p w14:paraId="7E3114C1" w14:textId="77777777" w:rsidR="00DD2569" w:rsidRPr="002E37CC" w:rsidRDefault="00DD2569" w:rsidP="00764837">
            <w:pPr>
              <w:jc w:val="center"/>
              <w:rPr>
                <w:rFonts w:ascii="Arial Narrow" w:hAnsi="Arial Narrow" w:cs="Arial"/>
                <w:b/>
                <w:bCs/>
                <w:sz w:val="22"/>
                <w:szCs w:val="22"/>
              </w:rPr>
            </w:pPr>
          </w:p>
        </w:tc>
        <w:tc>
          <w:tcPr>
            <w:tcW w:w="785" w:type="dxa"/>
            <w:vMerge/>
            <w:tcBorders>
              <w:left w:val="single" w:sz="5" w:space="0" w:color="000000"/>
              <w:bottom w:val="single" w:sz="12" w:space="0" w:color="auto"/>
              <w:right w:val="single" w:sz="5" w:space="0" w:color="000000"/>
            </w:tcBorders>
            <w:vAlign w:val="center"/>
          </w:tcPr>
          <w:p w14:paraId="3BF62D65" w14:textId="77777777" w:rsidR="00DD2569" w:rsidRPr="002E37CC" w:rsidRDefault="00DD2569" w:rsidP="00764837">
            <w:pPr>
              <w:jc w:val="center"/>
              <w:rPr>
                <w:rFonts w:ascii="Arial Narrow" w:hAnsi="Arial Narrow" w:cs="Arial"/>
                <w:bCs/>
                <w:sz w:val="22"/>
                <w:szCs w:val="22"/>
              </w:rPr>
            </w:pPr>
          </w:p>
        </w:tc>
        <w:tc>
          <w:tcPr>
            <w:tcW w:w="786" w:type="dxa"/>
            <w:vMerge/>
            <w:tcBorders>
              <w:left w:val="single" w:sz="5" w:space="0" w:color="000000"/>
              <w:bottom w:val="single" w:sz="12" w:space="0" w:color="auto"/>
              <w:right w:val="single" w:sz="4" w:space="0" w:color="auto"/>
            </w:tcBorders>
            <w:vAlign w:val="center"/>
          </w:tcPr>
          <w:p w14:paraId="6E384A24" w14:textId="77777777" w:rsidR="00DD2569" w:rsidRPr="002E37CC" w:rsidRDefault="00DD2569" w:rsidP="00764837">
            <w:pPr>
              <w:rPr>
                <w:rFonts w:ascii="Arial Narrow" w:hAnsi="Arial Narrow" w:cs="Arial"/>
                <w:bCs/>
                <w:sz w:val="22"/>
                <w:szCs w:val="22"/>
              </w:rPr>
            </w:pPr>
          </w:p>
        </w:tc>
        <w:tc>
          <w:tcPr>
            <w:tcW w:w="2682" w:type="dxa"/>
            <w:tcBorders>
              <w:top w:val="dashed" w:sz="4" w:space="0" w:color="auto"/>
              <w:left w:val="single" w:sz="4" w:space="0" w:color="auto"/>
              <w:bottom w:val="single" w:sz="12" w:space="0" w:color="auto"/>
              <w:right w:val="single" w:sz="5" w:space="0" w:color="000000"/>
            </w:tcBorders>
            <w:vAlign w:val="center"/>
          </w:tcPr>
          <w:p w14:paraId="008127BD" w14:textId="77777777" w:rsidR="00DD2569" w:rsidRPr="002E37CC" w:rsidRDefault="00DD2569" w:rsidP="00764837">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75DE3D6C" w14:textId="77777777" w:rsidR="00DD2569" w:rsidRPr="002E37CC" w:rsidRDefault="00DD2569" w:rsidP="00764837">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6" w:space="0" w:color="000000"/>
            </w:tcBorders>
            <w:vAlign w:val="center"/>
          </w:tcPr>
          <w:p w14:paraId="69E7482D" w14:textId="77777777" w:rsidR="00DD2569" w:rsidRPr="002E37CC" w:rsidRDefault="00DD2569" w:rsidP="00764837">
            <w:pPr>
              <w:jc w:val="center"/>
              <w:rPr>
                <w:rFonts w:ascii="Arial Narrow" w:hAnsi="Arial Narrow" w:cs="Arial"/>
                <w:bCs/>
                <w:sz w:val="22"/>
                <w:szCs w:val="22"/>
              </w:rPr>
            </w:pPr>
          </w:p>
        </w:tc>
        <w:tc>
          <w:tcPr>
            <w:tcW w:w="1089" w:type="dxa"/>
            <w:tcBorders>
              <w:top w:val="dashed" w:sz="4" w:space="0" w:color="auto"/>
              <w:left w:val="single" w:sz="6" w:space="0" w:color="000000"/>
              <w:bottom w:val="single" w:sz="12" w:space="0" w:color="auto"/>
              <w:right w:val="single" w:sz="6" w:space="0" w:color="000000"/>
            </w:tcBorders>
            <w:vAlign w:val="center"/>
          </w:tcPr>
          <w:p w14:paraId="68C8D9F6" w14:textId="77777777" w:rsidR="00DD2569" w:rsidRPr="002E37CC" w:rsidRDefault="00DD2569" w:rsidP="00764837">
            <w:pPr>
              <w:jc w:val="center"/>
              <w:rPr>
                <w:rFonts w:ascii="Arial Narrow" w:hAnsi="Arial Narrow" w:cs="Arial"/>
                <w:bCs/>
                <w:sz w:val="22"/>
                <w:szCs w:val="22"/>
              </w:rPr>
            </w:pPr>
          </w:p>
        </w:tc>
      </w:tr>
      <w:tr w:rsidR="00DD2569" w:rsidRPr="002E37CC" w14:paraId="116AD622" w14:textId="77777777" w:rsidTr="00764837">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53C52CF3" w14:textId="77777777" w:rsidR="00DD2569" w:rsidRPr="002E37CC" w:rsidRDefault="00DD2569" w:rsidP="00764837">
            <w:pPr>
              <w:jc w:val="center"/>
              <w:rPr>
                <w:rFonts w:ascii="Arial Narrow" w:hAnsi="Arial Narrow" w:cs="Arial"/>
                <w:bCs/>
                <w:sz w:val="22"/>
                <w:szCs w:val="22"/>
              </w:rPr>
            </w:pPr>
            <w:r w:rsidRPr="002E37CC">
              <w:rPr>
                <w:rFonts w:ascii="Arial Narrow" w:hAnsi="Arial Narrow" w:cs="Arial"/>
                <w:bCs/>
                <w:sz w:val="22"/>
                <w:szCs w:val="22"/>
              </w:rPr>
              <w:t>3</w:t>
            </w:r>
          </w:p>
        </w:tc>
        <w:tc>
          <w:tcPr>
            <w:tcW w:w="3543" w:type="dxa"/>
            <w:vMerge w:val="restart"/>
            <w:tcBorders>
              <w:top w:val="single" w:sz="12" w:space="0" w:color="auto"/>
              <w:left w:val="single" w:sz="6" w:space="0" w:color="000000"/>
              <w:right w:val="single" w:sz="6" w:space="0" w:color="000000"/>
            </w:tcBorders>
            <w:vAlign w:val="bottom"/>
          </w:tcPr>
          <w:p w14:paraId="4E5A425D" w14:textId="77777777" w:rsidR="00DD2569" w:rsidRPr="002E37CC" w:rsidRDefault="00DD2569" w:rsidP="00764837">
            <w:pPr>
              <w:autoSpaceDE w:val="0"/>
              <w:autoSpaceDN w:val="0"/>
              <w:adjustRightInd w:val="0"/>
              <w:jc w:val="center"/>
              <w:rPr>
                <w:rFonts w:ascii="Arial Narrow" w:hAnsi="Arial Narrow" w:cs="Arial"/>
                <w:b/>
                <w:bCs/>
                <w:sz w:val="22"/>
                <w:szCs w:val="22"/>
              </w:rPr>
            </w:pPr>
            <w:r w:rsidRPr="002E37CC">
              <w:rPr>
                <w:rFonts w:ascii="Arial Narrow" w:hAnsi="Arial Narrow" w:cs="Arial"/>
                <w:bCs/>
                <w:i/>
                <w:sz w:val="10"/>
                <w:szCs w:val="10"/>
              </w:rPr>
              <w:t>polje za dodatni vpis</w:t>
            </w:r>
          </w:p>
        </w:tc>
        <w:tc>
          <w:tcPr>
            <w:tcW w:w="785" w:type="dxa"/>
            <w:vMerge w:val="restart"/>
            <w:tcBorders>
              <w:top w:val="single" w:sz="12" w:space="0" w:color="auto"/>
              <w:left w:val="single" w:sz="5" w:space="0" w:color="000000"/>
              <w:right w:val="single" w:sz="5" w:space="0" w:color="000000"/>
            </w:tcBorders>
            <w:vAlign w:val="center"/>
          </w:tcPr>
          <w:p w14:paraId="77B0CCB0" w14:textId="77777777" w:rsidR="00DD2569" w:rsidRPr="002E37CC" w:rsidRDefault="00DD2569" w:rsidP="00764837">
            <w:pPr>
              <w:jc w:val="center"/>
              <w:rPr>
                <w:rFonts w:ascii="Arial Narrow" w:hAnsi="Arial Narrow" w:cs="Arial"/>
                <w:b/>
                <w:bCs/>
                <w:sz w:val="22"/>
                <w:szCs w:val="22"/>
              </w:rPr>
            </w:pPr>
          </w:p>
        </w:tc>
        <w:tc>
          <w:tcPr>
            <w:tcW w:w="786" w:type="dxa"/>
            <w:vMerge w:val="restart"/>
            <w:tcBorders>
              <w:left w:val="single" w:sz="5" w:space="0" w:color="000000"/>
              <w:right w:val="single" w:sz="4" w:space="0" w:color="auto"/>
            </w:tcBorders>
            <w:vAlign w:val="center"/>
          </w:tcPr>
          <w:p w14:paraId="54A97326" w14:textId="77777777" w:rsidR="00DD2569" w:rsidRPr="002E37CC" w:rsidRDefault="00DD2569" w:rsidP="00764837">
            <w:pPr>
              <w:rPr>
                <w:rFonts w:ascii="Arial Narrow" w:hAnsi="Arial Narrow" w:cs="Arial"/>
                <w:bCs/>
                <w:sz w:val="22"/>
                <w:szCs w:val="22"/>
              </w:rPr>
            </w:pPr>
          </w:p>
        </w:tc>
        <w:tc>
          <w:tcPr>
            <w:tcW w:w="9911" w:type="dxa"/>
            <w:gridSpan w:val="4"/>
            <w:tcBorders>
              <w:left w:val="single" w:sz="4" w:space="0" w:color="auto"/>
              <w:bottom w:val="dashed" w:sz="4" w:space="0" w:color="auto"/>
              <w:right w:val="single" w:sz="5" w:space="0" w:color="000000"/>
            </w:tcBorders>
            <w:vAlign w:val="center"/>
          </w:tcPr>
          <w:p w14:paraId="03B35259" w14:textId="77777777" w:rsidR="00DD2569" w:rsidRPr="002E37CC" w:rsidRDefault="00DD2569" w:rsidP="00764837">
            <w:pPr>
              <w:rPr>
                <w:rFonts w:ascii="Arial Narrow" w:hAnsi="Arial Narrow" w:cs="Arial"/>
                <w:bCs/>
                <w:sz w:val="22"/>
                <w:szCs w:val="22"/>
              </w:rPr>
            </w:pPr>
          </w:p>
        </w:tc>
      </w:tr>
      <w:tr w:rsidR="00DD2569" w:rsidRPr="002E37CC" w14:paraId="00CD6B7E" w14:textId="77777777" w:rsidTr="00764837">
        <w:trPr>
          <w:trHeight w:val="505"/>
          <w:jc w:val="center"/>
        </w:trPr>
        <w:tc>
          <w:tcPr>
            <w:tcW w:w="420" w:type="dxa"/>
            <w:vMerge/>
            <w:tcBorders>
              <w:left w:val="single" w:sz="6" w:space="0" w:color="000000"/>
              <w:bottom w:val="single" w:sz="12" w:space="0" w:color="auto"/>
              <w:right w:val="single" w:sz="6" w:space="0" w:color="000000"/>
            </w:tcBorders>
            <w:vAlign w:val="center"/>
          </w:tcPr>
          <w:p w14:paraId="4AA599DD" w14:textId="77777777" w:rsidR="00DD2569" w:rsidRPr="002E37CC" w:rsidRDefault="00DD2569" w:rsidP="00764837">
            <w:pPr>
              <w:jc w:val="center"/>
              <w:rPr>
                <w:rFonts w:ascii="Arial Narrow" w:hAnsi="Arial Narrow" w:cs="Arial"/>
                <w:bCs/>
                <w:sz w:val="22"/>
                <w:szCs w:val="22"/>
              </w:rPr>
            </w:pPr>
          </w:p>
        </w:tc>
        <w:tc>
          <w:tcPr>
            <w:tcW w:w="3543" w:type="dxa"/>
            <w:vMerge/>
            <w:tcBorders>
              <w:left w:val="single" w:sz="6" w:space="0" w:color="000000"/>
              <w:bottom w:val="single" w:sz="12" w:space="0" w:color="auto"/>
              <w:right w:val="single" w:sz="6" w:space="0" w:color="000000"/>
            </w:tcBorders>
            <w:vAlign w:val="bottom"/>
          </w:tcPr>
          <w:p w14:paraId="4E0C8003" w14:textId="77777777" w:rsidR="00DD2569" w:rsidRPr="002E37CC" w:rsidRDefault="00DD2569" w:rsidP="00764837">
            <w:pPr>
              <w:jc w:val="center"/>
              <w:rPr>
                <w:rFonts w:ascii="Arial Narrow" w:hAnsi="Arial Narrow" w:cs="Arial"/>
                <w:b/>
                <w:bCs/>
                <w:sz w:val="22"/>
                <w:szCs w:val="22"/>
              </w:rPr>
            </w:pPr>
          </w:p>
        </w:tc>
        <w:tc>
          <w:tcPr>
            <w:tcW w:w="785" w:type="dxa"/>
            <w:vMerge/>
            <w:tcBorders>
              <w:left w:val="single" w:sz="5" w:space="0" w:color="000000"/>
              <w:bottom w:val="single" w:sz="12" w:space="0" w:color="auto"/>
              <w:right w:val="single" w:sz="5" w:space="0" w:color="000000"/>
            </w:tcBorders>
            <w:vAlign w:val="center"/>
          </w:tcPr>
          <w:p w14:paraId="5097CCEE" w14:textId="77777777" w:rsidR="00DD2569" w:rsidRPr="002E37CC" w:rsidRDefault="00DD2569" w:rsidP="00764837">
            <w:pPr>
              <w:jc w:val="center"/>
              <w:rPr>
                <w:rFonts w:ascii="Arial Narrow" w:hAnsi="Arial Narrow" w:cs="Arial"/>
                <w:bCs/>
                <w:sz w:val="22"/>
                <w:szCs w:val="22"/>
              </w:rPr>
            </w:pPr>
          </w:p>
        </w:tc>
        <w:tc>
          <w:tcPr>
            <w:tcW w:w="786" w:type="dxa"/>
            <w:vMerge/>
            <w:tcBorders>
              <w:left w:val="single" w:sz="5" w:space="0" w:color="000000"/>
              <w:bottom w:val="single" w:sz="12" w:space="0" w:color="auto"/>
              <w:right w:val="single" w:sz="4" w:space="0" w:color="auto"/>
            </w:tcBorders>
            <w:vAlign w:val="center"/>
          </w:tcPr>
          <w:p w14:paraId="6A9D9821" w14:textId="77777777" w:rsidR="00DD2569" w:rsidRPr="002E37CC" w:rsidRDefault="00DD2569" w:rsidP="00764837">
            <w:pPr>
              <w:rPr>
                <w:rFonts w:ascii="Arial Narrow" w:hAnsi="Arial Narrow" w:cs="Arial"/>
                <w:bCs/>
                <w:sz w:val="22"/>
                <w:szCs w:val="22"/>
              </w:rPr>
            </w:pPr>
          </w:p>
        </w:tc>
        <w:tc>
          <w:tcPr>
            <w:tcW w:w="2682" w:type="dxa"/>
            <w:tcBorders>
              <w:top w:val="dashed" w:sz="4" w:space="0" w:color="auto"/>
              <w:left w:val="single" w:sz="4" w:space="0" w:color="auto"/>
              <w:bottom w:val="single" w:sz="12" w:space="0" w:color="auto"/>
              <w:right w:val="single" w:sz="5" w:space="0" w:color="000000"/>
            </w:tcBorders>
            <w:vAlign w:val="center"/>
          </w:tcPr>
          <w:p w14:paraId="3AE229BE" w14:textId="77777777" w:rsidR="00DD2569" w:rsidRPr="002E37CC" w:rsidRDefault="00DD2569" w:rsidP="00764837">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11682C40" w14:textId="77777777" w:rsidR="00DD2569" w:rsidRPr="002E37CC" w:rsidRDefault="00DD2569" w:rsidP="00764837">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64765F00" w14:textId="77777777" w:rsidR="00DD2569" w:rsidRPr="002E37CC" w:rsidRDefault="00DD2569" w:rsidP="00764837">
            <w:pPr>
              <w:jc w:val="center"/>
              <w:rPr>
                <w:rFonts w:ascii="Arial Narrow" w:hAnsi="Arial Narrow" w:cs="Arial"/>
                <w:bCs/>
                <w:sz w:val="22"/>
                <w:szCs w:val="22"/>
              </w:rPr>
            </w:pPr>
          </w:p>
        </w:tc>
        <w:tc>
          <w:tcPr>
            <w:tcW w:w="1089" w:type="dxa"/>
            <w:tcBorders>
              <w:top w:val="dashed" w:sz="4" w:space="0" w:color="auto"/>
              <w:left w:val="single" w:sz="5" w:space="0" w:color="000000"/>
              <w:bottom w:val="single" w:sz="5" w:space="0" w:color="000000"/>
              <w:right w:val="single" w:sz="5" w:space="0" w:color="000000"/>
            </w:tcBorders>
            <w:vAlign w:val="center"/>
          </w:tcPr>
          <w:p w14:paraId="2C277558" w14:textId="77777777" w:rsidR="00DD2569" w:rsidRPr="002E37CC" w:rsidRDefault="00DD2569" w:rsidP="00764837">
            <w:pPr>
              <w:jc w:val="center"/>
              <w:rPr>
                <w:rFonts w:ascii="Arial Narrow" w:hAnsi="Arial Narrow" w:cs="Arial"/>
                <w:bCs/>
                <w:sz w:val="22"/>
                <w:szCs w:val="22"/>
              </w:rPr>
            </w:pPr>
          </w:p>
        </w:tc>
      </w:tr>
      <w:tr w:rsidR="00130850" w:rsidRPr="002E37CC" w14:paraId="3ACC6DD3" w14:textId="77777777" w:rsidTr="00764837">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717350D1" w14:textId="77777777" w:rsidR="00130850" w:rsidRPr="002E37CC" w:rsidRDefault="00130850" w:rsidP="00764837">
            <w:pPr>
              <w:jc w:val="center"/>
              <w:rPr>
                <w:rFonts w:ascii="Arial Narrow" w:hAnsi="Arial Narrow" w:cs="Arial"/>
                <w:bCs/>
                <w:sz w:val="22"/>
                <w:szCs w:val="22"/>
              </w:rPr>
            </w:pPr>
            <w:r w:rsidRPr="002E37CC">
              <w:rPr>
                <w:rFonts w:ascii="Arial Narrow" w:hAnsi="Arial Narrow" w:cs="Arial"/>
                <w:bCs/>
                <w:sz w:val="22"/>
                <w:szCs w:val="22"/>
              </w:rPr>
              <w:t>4</w:t>
            </w:r>
          </w:p>
        </w:tc>
        <w:tc>
          <w:tcPr>
            <w:tcW w:w="3543" w:type="dxa"/>
            <w:vMerge w:val="restart"/>
            <w:tcBorders>
              <w:top w:val="single" w:sz="12" w:space="0" w:color="auto"/>
              <w:left w:val="single" w:sz="6" w:space="0" w:color="000000"/>
              <w:right w:val="single" w:sz="6" w:space="0" w:color="000000"/>
            </w:tcBorders>
            <w:vAlign w:val="bottom"/>
          </w:tcPr>
          <w:p w14:paraId="6FF05B4F" w14:textId="77777777" w:rsidR="00130850" w:rsidRPr="002E37CC" w:rsidRDefault="00130850" w:rsidP="00764837">
            <w:pPr>
              <w:autoSpaceDE w:val="0"/>
              <w:autoSpaceDN w:val="0"/>
              <w:adjustRightInd w:val="0"/>
              <w:jc w:val="center"/>
              <w:rPr>
                <w:rFonts w:ascii="Arial Narrow" w:hAnsi="Arial Narrow" w:cs="Arial"/>
                <w:b/>
                <w:bCs/>
                <w:sz w:val="22"/>
                <w:szCs w:val="22"/>
              </w:rPr>
            </w:pPr>
            <w:r w:rsidRPr="002E37CC">
              <w:rPr>
                <w:rFonts w:ascii="Arial Narrow" w:hAnsi="Arial Narrow" w:cs="Arial"/>
                <w:bCs/>
                <w:i/>
                <w:sz w:val="10"/>
                <w:szCs w:val="10"/>
              </w:rPr>
              <w:t>polje za dodatni vpis</w:t>
            </w:r>
          </w:p>
        </w:tc>
        <w:tc>
          <w:tcPr>
            <w:tcW w:w="785" w:type="dxa"/>
            <w:vMerge w:val="restart"/>
            <w:tcBorders>
              <w:top w:val="single" w:sz="12" w:space="0" w:color="auto"/>
              <w:left w:val="single" w:sz="5" w:space="0" w:color="000000"/>
              <w:right w:val="single" w:sz="5" w:space="0" w:color="000000"/>
            </w:tcBorders>
            <w:vAlign w:val="center"/>
          </w:tcPr>
          <w:p w14:paraId="72EBC96D" w14:textId="77777777" w:rsidR="00130850" w:rsidRPr="002E37CC" w:rsidRDefault="00130850" w:rsidP="00764837">
            <w:pPr>
              <w:jc w:val="center"/>
              <w:rPr>
                <w:rFonts w:ascii="Arial Narrow" w:hAnsi="Arial Narrow" w:cs="Arial"/>
                <w:b/>
                <w:bCs/>
                <w:sz w:val="22"/>
                <w:szCs w:val="22"/>
              </w:rPr>
            </w:pPr>
          </w:p>
        </w:tc>
        <w:tc>
          <w:tcPr>
            <w:tcW w:w="786" w:type="dxa"/>
            <w:vMerge w:val="restart"/>
            <w:tcBorders>
              <w:top w:val="single" w:sz="12" w:space="0" w:color="auto"/>
              <w:left w:val="single" w:sz="5" w:space="0" w:color="000000"/>
              <w:right w:val="single" w:sz="4" w:space="0" w:color="auto"/>
            </w:tcBorders>
            <w:vAlign w:val="center"/>
          </w:tcPr>
          <w:p w14:paraId="5A9B51CF" w14:textId="77777777" w:rsidR="00130850" w:rsidRPr="002E37CC" w:rsidRDefault="00130850" w:rsidP="00764837">
            <w:pPr>
              <w:rPr>
                <w:rFonts w:ascii="Arial Narrow" w:hAnsi="Arial Narrow" w:cs="Arial"/>
                <w:bCs/>
                <w:sz w:val="22"/>
                <w:szCs w:val="22"/>
              </w:rPr>
            </w:pPr>
          </w:p>
        </w:tc>
        <w:tc>
          <w:tcPr>
            <w:tcW w:w="9911" w:type="dxa"/>
            <w:gridSpan w:val="4"/>
            <w:tcBorders>
              <w:top w:val="single" w:sz="12" w:space="0" w:color="auto"/>
              <w:left w:val="single" w:sz="4" w:space="0" w:color="auto"/>
              <w:bottom w:val="dashed" w:sz="4" w:space="0" w:color="auto"/>
              <w:right w:val="single" w:sz="5" w:space="0" w:color="000000"/>
            </w:tcBorders>
            <w:vAlign w:val="center"/>
          </w:tcPr>
          <w:p w14:paraId="139E4BBE" w14:textId="77777777" w:rsidR="00130850" w:rsidRPr="002E37CC" w:rsidRDefault="00130850" w:rsidP="00764837">
            <w:pPr>
              <w:rPr>
                <w:rFonts w:ascii="Arial Narrow" w:hAnsi="Arial Narrow" w:cs="Arial"/>
                <w:bCs/>
                <w:sz w:val="22"/>
                <w:szCs w:val="22"/>
              </w:rPr>
            </w:pPr>
          </w:p>
        </w:tc>
      </w:tr>
      <w:tr w:rsidR="00130850" w:rsidRPr="002E37CC" w14:paraId="2246D7D2" w14:textId="77777777" w:rsidTr="00764837">
        <w:trPr>
          <w:trHeight w:val="505"/>
          <w:jc w:val="center"/>
        </w:trPr>
        <w:tc>
          <w:tcPr>
            <w:tcW w:w="420" w:type="dxa"/>
            <w:vMerge/>
            <w:tcBorders>
              <w:left w:val="single" w:sz="6" w:space="0" w:color="000000"/>
              <w:bottom w:val="single" w:sz="12" w:space="0" w:color="auto"/>
              <w:right w:val="single" w:sz="6" w:space="0" w:color="000000"/>
            </w:tcBorders>
            <w:vAlign w:val="center"/>
          </w:tcPr>
          <w:p w14:paraId="4F9DFB2A" w14:textId="77777777" w:rsidR="00130850" w:rsidRPr="002E37CC" w:rsidRDefault="00130850" w:rsidP="00764837">
            <w:pPr>
              <w:jc w:val="center"/>
              <w:rPr>
                <w:rFonts w:ascii="Arial Narrow" w:hAnsi="Arial Narrow" w:cs="Arial"/>
                <w:bCs/>
                <w:sz w:val="22"/>
                <w:szCs w:val="22"/>
              </w:rPr>
            </w:pPr>
          </w:p>
        </w:tc>
        <w:tc>
          <w:tcPr>
            <w:tcW w:w="3543" w:type="dxa"/>
            <w:vMerge/>
            <w:tcBorders>
              <w:left w:val="single" w:sz="6" w:space="0" w:color="000000"/>
              <w:bottom w:val="single" w:sz="12" w:space="0" w:color="auto"/>
              <w:right w:val="single" w:sz="6" w:space="0" w:color="000000"/>
            </w:tcBorders>
            <w:vAlign w:val="bottom"/>
          </w:tcPr>
          <w:p w14:paraId="7AB946FB" w14:textId="77777777" w:rsidR="00130850" w:rsidRPr="002E37CC" w:rsidRDefault="00130850" w:rsidP="00764837">
            <w:pPr>
              <w:jc w:val="center"/>
              <w:rPr>
                <w:rFonts w:ascii="Arial Narrow" w:hAnsi="Arial Narrow" w:cs="Arial"/>
                <w:b/>
                <w:bCs/>
                <w:sz w:val="22"/>
                <w:szCs w:val="22"/>
              </w:rPr>
            </w:pPr>
          </w:p>
        </w:tc>
        <w:tc>
          <w:tcPr>
            <w:tcW w:w="785" w:type="dxa"/>
            <w:vMerge/>
            <w:tcBorders>
              <w:left w:val="single" w:sz="5" w:space="0" w:color="000000"/>
              <w:bottom w:val="single" w:sz="12" w:space="0" w:color="auto"/>
              <w:right w:val="single" w:sz="5" w:space="0" w:color="000000"/>
            </w:tcBorders>
            <w:vAlign w:val="center"/>
          </w:tcPr>
          <w:p w14:paraId="30E50B63" w14:textId="77777777" w:rsidR="00130850" w:rsidRPr="002E37CC" w:rsidRDefault="00130850" w:rsidP="00764837">
            <w:pPr>
              <w:jc w:val="center"/>
              <w:rPr>
                <w:rFonts w:ascii="Arial Narrow" w:hAnsi="Arial Narrow" w:cs="Arial"/>
                <w:bCs/>
                <w:sz w:val="22"/>
                <w:szCs w:val="22"/>
              </w:rPr>
            </w:pPr>
          </w:p>
        </w:tc>
        <w:tc>
          <w:tcPr>
            <w:tcW w:w="786" w:type="dxa"/>
            <w:vMerge/>
            <w:tcBorders>
              <w:left w:val="single" w:sz="5" w:space="0" w:color="000000"/>
              <w:bottom w:val="single" w:sz="12" w:space="0" w:color="auto"/>
              <w:right w:val="single" w:sz="4" w:space="0" w:color="auto"/>
            </w:tcBorders>
            <w:vAlign w:val="center"/>
          </w:tcPr>
          <w:p w14:paraId="5DF2A6B6" w14:textId="77777777" w:rsidR="00130850" w:rsidRPr="002E37CC" w:rsidRDefault="00130850" w:rsidP="00764837">
            <w:pPr>
              <w:rPr>
                <w:rFonts w:ascii="Arial Narrow" w:hAnsi="Arial Narrow" w:cs="Arial"/>
                <w:bCs/>
                <w:sz w:val="22"/>
                <w:szCs w:val="22"/>
              </w:rPr>
            </w:pPr>
          </w:p>
        </w:tc>
        <w:tc>
          <w:tcPr>
            <w:tcW w:w="2682" w:type="dxa"/>
            <w:tcBorders>
              <w:top w:val="dashed" w:sz="4" w:space="0" w:color="auto"/>
              <w:left w:val="single" w:sz="4" w:space="0" w:color="auto"/>
              <w:bottom w:val="single" w:sz="12" w:space="0" w:color="auto"/>
              <w:right w:val="single" w:sz="5" w:space="0" w:color="000000"/>
            </w:tcBorders>
            <w:vAlign w:val="center"/>
          </w:tcPr>
          <w:p w14:paraId="40F2747A" w14:textId="77777777" w:rsidR="00130850" w:rsidRPr="002E37CC" w:rsidRDefault="00130850" w:rsidP="00764837">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306B366D" w14:textId="77777777" w:rsidR="00130850" w:rsidRPr="002E37CC" w:rsidRDefault="00130850" w:rsidP="00764837">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1C13BFBA" w14:textId="77777777" w:rsidR="00130850" w:rsidRPr="002E37CC" w:rsidRDefault="00130850" w:rsidP="00764837">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3CAF0B07" w14:textId="77777777" w:rsidR="00130850" w:rsidRPr="002E37CC" w:rsidRDefault="00130850" w:rsidP="00764837">
            <w:pPr>
              <w:jc w:val="center"/>
              <w:rPr>
                <w:rFonts w:ascii="Arial Narrow" w:hAnsi="Arial Narrow" w:cs="Arial"/>
                <w:bCs/>
                <w:sz w:val="22"/>
                <w:szCs w:val="22"/>
              </w:rPr>
            </w:pPr>
          </w:p>
        </w:tc>
      </w:tr>
      <w:tr w:rsidR="00DD2569" w:rsidRPr="002E37CC" w14:paraId="52F2F4EB" w14:textId="77777777" w:rsidTr="00764837">
        <w:trPr>
          <w:trHeight w:val="505"/>
          <w:jc w:val="center"/>
        </w:trPr>
        <w:tc>
          <w:tcPr>
            <w:tcW w:w="420" w:type="dxa"/>
            <w:vMerge w:val="restart"/>
            <w:tcBorders>
              <w:top w:val="single" w:sz="12" w:space="0" w:color="auto"/>
              <w:left w:val="single" w:sz="6" w:space="0" w:color="000000"/>
              <w:right w:val="single" w:sz="6" w:space="0" w:color="000000"/>
            </w:tcBorders>
            <w:vAlign w:val="center"/>
          </w:tcPr>
          <w:p w14:paraId="63A16EED" w14:textId="79A94A25" w:rsidR="00DD2569" w:rsidRPr="002E37CC" w:rsidRDefault="00130850" w:rsidP="00764837">
            <w:pPr>
              <w:jc w:val="center"/>
              <w:rPr>
                <w:rFonts w:ascii="Arial Narrow" w:hAnsi="Arial Narrow" w:cs="Arial"/>
                <w:bCs/>
                <w:sz w:val="22"/>
                <w:szCs w:val="22"/>
              </w:rPr>
            </w:pPr>
            <w:r w:rsidRPr="002E37CC">
              <w:rPr>
                <w:rFonts w:ascii="Arial Narrow" w:hAnsi="Arial Narrow" w:cs="Arial"/>
                <w:bCs/>
                <w:sz w:val="22"/>
                <w:szCs w:val="22"/>
              </w:rPr>
              <w:t>5</w:t>
            </w:r>
          </w:p>
        </w:tc>
        <w:tc>
          <w:tcPr>
            <w:tcW w:w="3543" w:type="dxa"/>
            <w:vMerge w:val="restart"/>
            <w:tcBorders>
              <w:top w:val="single" w:sz="12" w:space="0" w:color="auto"/>
              <w:left w:val="single" w:sz="6" w:space="0" w:color="000000"/>
              <w:right w:val="single" w:sz="6" w:space="0" w:color="000000"/>
            </w:tcBorders>
            <w:vAlign w:val="bottom"/>
          </w:tcPr>
          <w:p w14:paraId="4329761B" w14:textId="77777777" w:rsidR="00DD2569" w:rsidRPr="002E37CC" w:rsidRDefault="00DD2569" w:rsidP="00764837">
            <w:pPr>
              <w:autoSpaceDE w:val="0"/>
              <w:autoSpaceDN w:val="0"/>
              <w:adjustRightInd w:val="0"/>
              <w:jc w:val="center"/>
              <w:rPr>
                <w:rFonts w:ascii="Arial Narrow" w:hAnsi="Arial Narrow" w:cs="Arial"/>
                <w:b/>
                <w:bCs/>
                <w:sz w:val="22"/>
                <w:szCs w:val="22"/>
              </w:rPr>
            </w:pPr>
            <w:r w:rsidRPr="002E37CC">
              <w:rPr>
                <w:rFonts w:ascii="Arial Narrow" w:hAnsi="Arial Narrow" w:cs="Arial"/>
                <w:bCs/>
                <w:i/>
                <w:sz w:val="10"/>
                <w:szCs w:val="10"/>
              </w:rPr>
              <w:t>polje za dodatni vpis</w:t>
            </w:r>
          </w:p>
        </w:tc>
        <w:tc>
          <w:tcPr>
            <w:tcW w:w="785" w:type="dxa"/>
            <w:vMerge w:val="restart"/>
            <w:tcBorders>
              <w:top w:val="single" w:sz="12" w:space="0" w:color="auto"/>
              <w:left w:val="single" w:sz="5" w:space="0" w:color="000000"/>
              <w:right w:val="single" w:sz="5" w:space="0" w:color="000000"/>
            </w:tcBorders>
            <w:vAlign w:val="center"/>
          </w:tcPr>
          <w:p w14:paraId="28A4C05A" w14:textId="77777777" w:rsidR="00DD2569" w:rsidRPr="002E37CC" w:rsidRDefault="00DD2569" w:rsidP="00764837">
            <w:pPr>
              <w:jc w:val="center"/>
              <w:rPr>
                <w:rFonts w:ascii="Arial Narrow" w:hAnsi="Arial Narrow" w:cs="Arial"/>
                <w:b/>
                <w:bCs/>
                <w:sz w:val="22"/>
                <w:szCs w:val="22"/>
              </w:rPr>
            </w:pPr>
          </w:p>
        </w:tc>
        <w:tc>
          <w:tcPr>
            <w:tcW w:w="786" w:type="dxa"/>
            <w:vMerge w:val="restart"/>
            <w:tcBorders>
              <w:top w:val="single" w:sz="12" w:space="0" w:color="auto"/>
              <w:left w:val="single" w:sz="5" w:space="0" w:color="000000"/>
              <w:right w:val="single" w:sz="4" w:space="0" w:color="auto"/>
            </w:tcBorders>
            <w:vAlign w:val="center"/>
          </w:tcPr>
          <w:p w14:paraId="53740EAA" w14:textId="77777777" w:rsidR="00DD2569" w:rsidRPr="002E37CC" w:rsidRDefault="00DD2569" w:rsidP="00764837">
            <w:pPr>
              <w:rPr>
                <w:rFonts w:ascii="Arial Narrow" w:hAnsi="Arial Narrow" w:cs="Arial"/>
                <w:bCs/>
                <w:sz w:val="22"/>
                <w:szCs w:val="22"/>
              </w:rPr>
            </w:pPr>
          </w:p>
        </w:tc>
        <w:tc>
          <w:tcPr>
            <w:tcW w:w="9911" w:type="dxa"/>
            <w:gridSpan w:val="4"/>
            <w:tcBorders>
              <w:top w:val="single" w:sz="12" w:space="0" w:color="auto"/>
              <w:left w:val="single" w:sz="4" w:space="0" w:color="auto"/>
              <w:bottom w:val="dashed" w:sz="4" w:space="0" w:color="auto"/>
              <w:right w:val="single" w:sz="5" w:space="0" w:color="000000"/>
            </w:tcBorders>
            <w:vAlign w:val="center"/>
          </w:tcPr>
          <w:p w14:paraId="26638506" w14:textId="77777777" w:rsidR="00DD2569" w:rsidRPr="002E37CC" w:rsidRDefault="00DD2569" w:rsidP="00764837">
            <w:pPr>
              <w:rPr>
                <w:rFonts w:ascii="Arial Narrow" w:hAnsi="Arial Narrow" w:cs="Arial"/>
                <w:bCs/>
                <w:sz w:val="22"/>
                <w:szCs w:val="22"/>
              </w:rPr>
            </w:pPr>
          </w:p>
        </w:tc>
      </w:tr>
      <w:tr w:rsidR="00DD2569" w:rsidRPr="002E37CC" w14:paraId="7273E99E" w14:textId="77777777" w:rsidTr="00764837">
        <w:trPr>
          <w:trHeight w:val="505"/>
          <w:jc w:val="center"/>
        </w:trPr>
        <w:tc>
          <w:tcPr>
            <w:tcW w:w="420" w:type="dxa"/>
            <w:vMerge/>
            <w:tcBorders>
              <w:left w:val="single" w:sz="6" w:space="0" w:color="000000"/>
              <w:bottom w:val="single" w:sz="12" w:space="0" w:color="auto"/>
              <w:right w:val="single" w:sz="6" w:space="0" w:color="000000"/>
            </w:tcBorders>
            <w:vAlign w:val="center"/>
          </w:tcPr>
          <w:p w14:paraId="4DAACEFC" w14:textId="77777777" w:rsidR="00DD2569" w:rsidRPr="002E37CC" w:rsidRDefault="00DD2569" w:rsidP="00764837">
            <w:pPr>
              <w:jc w:val="center"/>
              <w:rPr>
                <w:rFonts w:ascii="Arial Narrow" w:hAnsi="Arial Narrow" w:cs="Arial"/>
                <w:bCs/>
                <w:sz w:val="22"/>
                <w:szCs w:val="22"/>
              </w:rPr>
            </w:pPr>
          </w:p>
        </w:tc>
        <w:tc>
          <w:tcPr>
            <w:tcW w:w="3543" w:type="dxa"/>
            <w:vMerge/>
            <w:tcBorders>
              <w:left w:val="single" w:sz="6" w:space="0" w:color="000000"/>
              <w:bottom w:val="single" w:sz="12" w:space="0" w:color="auto"/>
              <w:right w:val="single" w:sz="6" w:space="0" w:color="000000"/>
            </w:tcBorders>
            <w:vAlign w:val="bottom"/>
          </w:tcPr>
          <w:p w14:paraId="2CD37DCD" w14:textId="77777777" w:rsidR="00DD2569" w:rsidRPr="002E37CC" w:rsidRDefault="00DD2569" w:rsidP="00764837">
            <w:pPr>
              <w:jc w:val="center"/>
              <w:rPr>
                <w:rFonts w:ascii="Arial Narrow" w:hAnsi="Arial Narrow" w:cs="Arial"/>
                <w:b/>
                <w:bCs/>
                <w:sz w:val="22"/>
                <w:szCs w:val="22"/>
              </w:rPr>
            </w:pPr>
          </w:p>
        </w:tc>
        <w:tc>
          <w:tcPr>
            <w:tcW w:w="785" w:type="dxa"/>
            <w:vMerge/>
            <w:tcBorders>
              <w:left w:val="single" w:sz="5" w:space="0" w:color="000000"/>
              <w:bottom w:val="single" w:sz="12" w:space="0" w:color="auto"/>
              <w:right w:val="single" w:sz="5" w:space="0" w:color="000000"/>
            </w:tcBorders>
            <w:vAlign w:val="center"/>
          </w:tcPr>
          <w:p w14:paraId="488DFCA9" w14:textId="77777777" w:rsidR="00DD2569" w:rsidRPr="002E37CC" w:rsidRDefault="00DD2569" w:rsidP="00764837">
            <w:pPr>
              <w:jc w:val="center"/>
              <w:rPr>
                <w:rFonts w:ascii="Arial Narrow" w:hAnsi="Arial Narrow" w:cs="Arial"/>
                <w:bCs/>
                <w:sz w:val="22"/>
                <w:szCs w:val="22"/>
              </w:rPr>
            </w:pPr>
          </w:p>
        </w:tc>
        <w:tc>
          <w:tcPr>
            <w:tcW w:w="786" w:type="dxa"/>
            <w:vMerge/>
            <w:tcBorders>
              <w:left w:val="single" w:sz="5" w:space="0" w:color="000000"/>
              <w:bottom w:val="single" w:sz="12" w:space="0" w:color="auto"/>
              <w:right w:val="single" w:sz="4" w:space="0" w:color="auto"/>
            </w:tcBorders>
            <w:vAlign w:val="center"/>
          </w:tcPr>
          <w:p w14:paraId="0A22BB69" w14:textId="77777777" w:rsidR="00DD2569" w:rsidRPr="002E37CC" w:rsidRDefault="00DD2569" w:rsidP="00764837">
            <w:pPr>
              <w:rPr>
                <w:rFonts w:ascii="Arial Narrow" w:hAnsi="Arial Narrow" w:cs="Arial"/>
                <w:bCs/>
                <w:sz w:val="22"/>
                <w:szCs w:val="22"/>
              </w:rPr>
            </w:pPr>
          </w:p>
        </w:tc>
        <w:tc>
          <w:tcPr>
            <w:tcW w:w="2682" w:type="dxa"/>
            <w:tcBorders>
              <w:top w:val="dashed" w:sz="4" w:space="0" w:color="auto"/>
              <w:left w:val="single" w:sz="4" w:space="0" w:color="auto"/>
              <w:bottom w:val="single" w:sz="12" w:space="0" w:color="auto"/>
              <w:right w:val="single" w:sz="5" w:space="0" w:color="000000"/>
            </w:tcBorders>
            <w:vAlign w:val="center"/>
          </w:tcPr>
          <w:p w14:paraId="717C60B7" w14:textId="77777777" w:rsidR="00DD2569" w:rsidRPr="002E37CC" w:rsidRDefault="00DD2569" w:rsidP="00764837">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14:paraId="4B9747D0" w14:textId="77777777" w:rsidR="00DD2569" w:rsidRPr="002E37CC" w:rsidRDefault="00DD2569" w:rsidP="00764837">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14:paraId="05AACFCE" w14:textId="77777777" w:rsidR="00DD2569" w:rsidRPr="002E37CC" w:rsidRDefault="00DD2569" w:rsidP="00764837">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14:paraId="04F2D221" w14:textId="77777777" w:rsidR="00DD2569" w:rsidRPr="002E37CC" w:rsidRDefault="00DD2569" w:rsidP="00764837">
            <w:pPr>
              <w:jc w:val="center"/>
              <w:rPr>
                <w:rFonts w:ascii="Arial Narrow" w:hAnsi="Arial Narrow" w:cs="Arial"/>
                <w:bCs/>
                <w:sz w:val="22"/>
                <w:szCs w:val="22"/>
              </w:rPr>
            </w:pPr>
          </w:p>
        </w:tc>
      </w:tr>
    </w:tbl>
    <w:p w14:paraId="243FE292" w14:textId="77777777" w:rsidR="00DD2569" w:rsidRPr="002E37CC" w:rsidRDefault="00DD2569" w:rsidP="00810152">
      <w:pPr>
        <w:rPr>
          <w:rFonts w:ascii="Arial Narrow" w:hAnsi="Arial Narrow"/>
        </w:rPr>
      </w:pPr>
    </w:p>
    <w:p w14:paraId="18B8AD7C" w14:textId="77777777" w:rsidR="00130850" w:rsidRPr="002E37CC" w:rsidRDefault="00130850" w:rsidP="00130850">
      <w:pPr>
        <w:rPr>
          <w:rFonts w:ascii="Arial Narrow" w:hAnsi="Arial Narrow"/>
        </w:rPr>
      </w:pPr>
    </w:p>
    <w:p w14:paraId="26EF6317" w14:textId="77777777" w:rsidR="005054A0" w:rsidRPr="002E37CC" w:rsidRDefault="005054A0" w:rsidP="00130850">
      <w:pPr>
        <w:rPr>
          <w:rFonts w:ascii="Arial Narrow" w:hAnsi="Arial Narrow"/>
        </w:rPr>
      </w:pPr>
    </w:p>
    <w:p w14:paraId="6F9EAF90" w14:textId="48B943B8" w:rsidR="00130850" w:rsidRPr="002E37CC" w:rsidRDefault="00130850" w:rsidP="00130850">
      <w:pPr>
        <w:rPr>
          <w:rFonts w:ascii="Arial Narrow" w:hAnsi="Arial Narrow"/>
        </w:rPr>
      </w:pPr>
      <w:r w:rsidRPr="002E37CC">
        <w:rPr>
          <w:rFonts w:ascii="Arial Narrow" w:hAnsi="Arial Narrow"/>
        </w:rPr>
        <w:t>Izdano v: ____________________, dne _______________</w:t>
      </w:r>
    </w:p>
    <w:p w14:paraId="30320E0E" w14:textId="4F603812" w:rsidR="00810152" w:rsidRPr="00231632" w:rsidRDefault="00810152" w:rsidP="00810152">
      <w:pPr>
        <w:rPr>
          <w:rFonts w:ascii="Arial Narrow" w:hAnsi="Arial Narrow"/>
          <w:sz w:val="20"/>
          <w:szCs w:val="20"/>
        </w:rPr>
        <w:sectPr w:rsidR="00810152" w:rsidRPr="00231632" w:rsidSect="00810152">
          <w:pgSz w:w="16838" w:h="11906" w:orient="landscape"/>
          <w:pgMar w:top="1134" w:right="851" w:bottom="851" w:left="851" w:header="709" w:footer="709" w:gutter="0"/>
          <w:cols w:space="708"/>
          <w:docGrid w:linePitch="360"/>
        </w:sectPr>
      </w:pPr>
      <w:r w:rsidRPr="002E37CC">
        <w:rPr>
          <w:rFonts w:ascii="Arial Narrow" w:hAnsi="Arial Narrow"/>
          <w:sz w:val="18"/>
          <w:szCs w:val="18"/>
        </w:rPr>
        <w:t xml:space="preserve">                                                                                                                                                                                                   </w:t>
      </w:r>
      <w:r w:rsidRPr="002E37CC">
        <w:rPr>
          <w:rFonts w:ascii="Arial Narrow" w:hAnsi="Arial Narrow"/>
          <w:sz w:val="20"/>
          <w:szCs w:val="20"/>
        </w:rPr>
        <w:t>žig in po</w:t>
      </w:r>
      <w:r w:rsidR="00A77385">
        <w:rPr>
          <w:rFonts w:ascii="Arial Narrow" w:hAnsi="Arial Narrow"/>
          <w:sz w:val="20"/>
          <w:szCs w:val="20"/>
        </w:rPr>
        <w:t xml:space="preserve">dpis pooblaščene osebe </w:t>
      </w:r>
      <w:proofErr w:type="spellStart"/>
      <w:r w:rsidR="00A77385">
        <w:rPr>
          <w:rFonts w:ascii="Arial Narrow" w:hAnsi="Arial Narrow"/>
          <w:sz w:val="20"/>
          <w:szCs w:val="20"/>
        </w:rPr>
        <w:t>ponudn</w:t>
      </w:r>
      <w:proofErr w:type="spellEnd"/>
    </w:p>
    <w:p w14:paraId="08E56486" w14:textId="77777777" w:rsidR="00BA7871" w:rsidRPr="00231632" w:rsidRDefault="00BA7871" w:rsidP="00A77385">
      <w:pPr>
        <w:jc w:val="both"/>
      </w:pPr>
    </w:p>
    <w:sectPr w:rsidR="00BA7871" w:rsidRPr="00231632" w:rsidSect="003E1EA7">
      <w:pgSz w:w="11906" w:h="16838" w:code="9"/>
      <w:pgMar w:top="1417" w:right="1417" w:bottom="1417" w:left="1417" w:header="851" w:footer="45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52BE5" w16cex:dateUtc="2023-06-27T07:35:00Z"/>
  <w16cex:commentExtensible w16cex:durableId="284E7B7E" w16cex:dateUtc="2023-07-04T0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765C73" w16cid:durableId="28452BE5"/>
  <w16cid:commentId w16cid:paraId="7DA2C76C" w16cid:durableId="284E7B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A5157" w14:textId="77777777" w:rsidR="001C623E" w:rsidRDefault="001C623E">
      <w:r>
        <w:separator/>
      </w:r>
    </w:p>
  </w:endnote>
  <w:endnote w:type="continuationSeparator" w:id="0">
    <w:p w14:paraId="0FAC47CA" w14:textId="77777777" w:rsidR="001C623E" w:rsidRDefault="001C6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Narrow,Bold">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BD7C3" w14:textId="03BF0999" w:rsidR="00821E09" w:rsidRDefault="00821E09" w:rsidP="001D15AE">
    <w:pPr>
      <w:pStyle w:val="Noga"/>
      <w:jc w:val="center"/>
    </w:pPr>
    <w:r>
      <w:fldChar w:fldCharType="begin"/>
    </w:r>
    <w:r>
      <w:instrText xml:space="preserve"> PAGE   \* MERGEFORMAT </w:instrText>
    </w:r>
    <w:r>
      <w:fldChar w:fldCharType="separate"/>
    </w:r>
    <w:r w:rsidR="00E7698D">
      <w:rPr>
        <w:noProof/>
      </w:rPr>
      <w:t>11</w:t>
    </w:r>
    <w:r>
      <w:rPr>
        <w:noProof/>
      </w:rPr>
      <w:fldChar w:fldCharType="end"/>
    </w:r>
  </w:p>
  <w:p w14:paraId="1F0D2507" w14:textId="77777777" w:rsidR="00821E09" w:rsidRDefault="00821E09" w:rsidP="001D15A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5CD71" w14:textId="67574B41" w:rsidR="00821E09" w:rsidRPr="003E1EA7" w:rsidRDefault="00821E09" w:rsidP="001D15AE">
    <w:pPr>
      <w:pStyle w:val="Noga"/>
      <w:jc w:val="center"/>
    </w:pPr>
    <w:r>
      <w:fldChar w:fldCharType="begin"/>
    </w:r>
    <w:r>
      <w:instrText xml:space="preserve"> PAGE   \* MERGEFORMAT </w:instrText>
    </w:r>
    <w:r>
      <w:fldChar w:fldCharType="separate"/>
    </w:r>
    <w:r w:rsidR="00E7698D">
      <w:rPr>
        <w:noProof/>
      </w:rPr>
      <w:t>12</w:t>
    </w:r>
    <w:r>
      <w:rPr>
        <w:noProof/>
      </w:rPr>
      <w:fldChar w:fldCharType="end"/>
    </w:r>
  </w:p>
  <w:p w14:paraId="0A52EE15" w14:textId="77777777" w:rsidR="00821E09" w:rsidRDefault="00821E09" w:rsidP="000D7650">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909F6" w14:textId="77777777" w:rsidR="001C623E" w:rsidRDefault="001C623E">
      <w:r>
        <w:separator/>
      </w:r>
    </w:p>
  </w:footnote>
  <w:footnote w:type="continuationSeparator" w:id="0">
    <w:p w14:paraId="1C044BB6" w14:textId="77777777" w:rsidR="001C623E" w:rsidRDefault="001C6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D6005" w14:textId="77777777" w:rsidR="00821E09" w:rsidRPr="00DE3EFA" w:rsidRDefault="00821E09">
    <w:pPr>
      <w:pStyle w:val="Glava"/>
      <w:rPr>
        <w:b/>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FF31" w14:textId="77777777" w:rsidR="00821E09" w:rsidRPr="004E0E84" w:rsidRDefault="00821E09" w:rsidP="000D7650">
    <w:pPr>
      <w:pStyle w:val="Glava"/>
      <w:jc w:val="center"/>
      <w:rPr>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A61BC"/>
    <w:multiLevelType w:val="hybridMultilevel"/>
    <w:tmpl w:val="8332BD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724185"/>
    <w:multiLevelType w:val="hybridMultilevel"/>
    <w:tmpl w:val="5666DDA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F058B8"/>
    <w:multiLevelType w:val="hybridMultilevel"/>
    <w:tmpl w:val="5DFC101E"/>
    <w:lvl w:ilvl="0" w:tplc="8B2EFA0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6" w15:restartNumberingAfterBreak="0">
    <w:nsid w:val="11511510"/>
    <w:multiLevelType w:val="hybridMultilevel"/>
    <w:tmpl w:val="988CDAA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17146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B918F8"/>
    <w:multiLevelType w:val="multilevel"/>
    <w:tmpl w:val="965E1136"/>
    <w:lvl w:ilvl="0">
      <w:start w:val="8"/>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37D4E3B"/>
    <w:multiLevelType w:val="hybridMultilevel"/>
    <w:tmpl w:val="DDAEF722"/>
    <w:lvl w:ilvl="0" w:tplc="B8E4724E">
      <w:start w:val="2"/>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470A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64B5D8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6684DE6"/>
    <w:multiLevelType w:val="hybridMultilevel"/>
    <w:tmpl w:val="EE98C668"/>
    <w:lvl w:ilvl="0" w:tplc="1CA43D20">
      <w:start w:val="1"/>
      <w:numFmt w:val="lowerLetter"/>
      <w:lvlText w:val="%1)"/>
      <w:lvlJc w:val="left"/>
      <w:pPr>
        <w:ind w:left="360" w:hanging="360"/>
      </w:pPr>
      <w:rPr>
        <w:rFonts w:hint="default"/>
        <w:b/>
        <w:u w:val="single"/>
      </w:rPr>
    </w:lvl>
    <w:lvl w:ilvl="1" w:tplc="04240019">
      <w:start w:val="1"/>
      <w:numFmt w:val="lowerLetter"/>
      <w:lvlText w:val="%2."/>
      <w:lvlJc w:val="left"/>
      <w:pPr>
        <w:ind w:left="2543" w:hanging="360"/>
      </w:pPr>
    </w:lvl>
    <w:lvl w:ilvl="2" w:tplc="0424001B" w:tentative="1">
      <w:start w:val="1"/>
      <w:numFmt w:val="lowerRoman"/>
      <w:lvlText w:val="%3."/>
      <w:lvlJc w:val="right"/>
      <w:pPr>
        <w:ind w:left="3263" w:hanging="180"/>
      </w:pPr>
    </w:lvl>
    <w:lvl w:ilvl="3" w:tplc="0424000F" w:tentative="1">
      <w:start w:val="1"/>
      <w:numFmt w:val="decimal"/>
      <w:lvlText w:val="%4."/>
      <w:lvlJc w:val="left"/>
      <w:pPr>
        <w:ind w:left="3983" w:hanging="360"/>
      </w:pPr>
    </w:lvl>
    <w:lvl w:ilvl="4" w:tplc="04240019" w:tentative="1">
      <w:start w:val="1"/>
      <w:numFmt w:val="lowerLetter"/>
      <w:lvlText w:val="%5."/>
      <w:lvlJc w:val="left"/>
      <w:pPr>
        <w:ind w:left="4703" w:hanging="360"/>
      </w:pPr>
    </w:lvl>
    <w:lvl w:ilvl="5" w:tplc="0424001B" w:tentative="1">
      <w:start w:val="1"/>
      <w:numFmt w:val="lowerRoman"/>
      <w:lvlText w:val="%6."/>
      <w:lvlJc w:val="right"/>
      <w:pPr>
        <w:ind w:left="5423" w:hanging="180"/>
      </w:pPr>
    </w:lvl>
    <w:lvl w:ilvl="6" w:tplc="0424000F" w:tentative="1">
      <w:start w:val="1"/>
      <w:numFmt w:val="decimal"/>
      <w:lvlText w:val="%7."/>
      <w:lvlJc w:val="left"/>
      <w:pPr>
        <w:ind w:left="6143" w:hanging="360"/>
      </w:pPr>
    </w:lvl>
    <w:lvl w:ilvl="7" w:tplc="04240019" w:tentative="1">
      <w:start w:val="1"/>
      <w:numFmt w:val="lowerLetter"/>
      <w:lvlText w:val="%8."/>
      <w:lvlJc w:val="left"/>
      <w:pPr>
        <w:ind w:left="6863" w:hanging="360"/>
      </w:pPr>
    </w:lvl>
    <w:lvl w:ilvl="8" w:tplc="0424001B" w:tentative="1">
      <w:start w:val="1"/>
      <w:numFmt w:val="lowerRoman"/>
      <w:lvlText w:val="%9."/>
      <w:lvlJc w:val="right"/>
      <w:pPr>
        <w:ind w:left="7583" w:hanging="180"/>
      </w:pPr>
    </w:lvl>
  </w:abstractNum>
  <w:abstractNum w:abstractNumId="13" w15:restartNumberingAfterBreak="0">
    <w:nsid w:val="17B53ACC"/>
    <w:multiLevelType w:val="multilevel"/>
    <w:tmpl w:val="2834A290"/>
    <w:lvl w:ilvl="0">
      <w:start w:val="1"/>
      <w:numFmt w:val="decimal"/>
      <w:lvlText w:val="%1."/>
      <w:lvlJc w:val="left"/>
      <w:pPr>
        <w:ind w:left="360" w:hanging="360"/>
      </w:pPr>
      <w:rPr>
        <w:rFonts w:hint="default"/>
        <w:b w:val="0"/>
        <w:i w:val="0"/>
        <w:w w:val="100"/>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A1547DD"/>
    <w:multiLevelType w:val="hybridMultilevel"/>
    <w:tmpl w:val="3C18E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C95341"/>
    <w:multiLevelType w:val="hybridMultilevel"/>
    <w:tmpl w:val="15F601D8"/>
    <w:lvl w:ilvl="0" w:tplc="1A987D4E">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C5F259D"/>
    <w:multiLevelType w:val="hybridMultilevel"/>
    <w:tmpl w:val="B02E614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EEE3AEC"/>
    <w:multiLevelType w:val="hybridMultilevel"/>
    <w:tmpl w:val="40B6F3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EFC6E38"/>
    <w:multiLevelType w:val="hybridMultilevel"/>
    <w:tmpl w:val="1A4E79C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20760DD0"/>
    <w:multiLevelType w:val="hybridMultilevel"/>
    <w:tmpl w:val="22DA656A"/>
    <w:lvl w:ilvl="0" w:tplc="2EE43CC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33F56FF"/>
    <w:multiLevelType w:val="hybridMultilevel"/>
    <w:tmpl w:val="224044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AA44FD"/>
    <w:multiLevelType w:val="hybridMultilevel"/>
    <w:tmpl w:val="6430F668"/>
    <w:lvl w:ilvl="0" w:tplc="EC3C5E9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4E06D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6DD2428"/>
    <w:multiLevelType w:val="hybridMultilevel"/>
    <w:tmpl w:val="9468D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F52F1F"/>
    <w:multiLevelType w:val="multilevel"/>
    <w:tmpl w:val="0494EDB8"/>
    <w:lvl w:ilvl="0">
      <w:start w:val="1"/>
      <w:numFmt w:val="decimal"/>
      <w:pStyle w:val="Slog1"/>
      <w:lvlText w:val="%1."/>
      <w:lvlJc w:val="left"/>
      <w:pPr>
        <w:ind w:left="735" w:hanging="735"/>
      </w:pPr>
      <w:rPr>
        <w:rFonts w:hint="default"/>
      </w:rPr>
    </w:lvl>
    <w:lvl w:ilvl="1">
      <w:start w:val="1"/>
      <w:numFmt w:val="decimal"/>
      <w:pStyle w:val="Slog2"/>
      <w:lvlText w:val="%1.%2."/>
      <w:lvlJc w:val="left"/>
      <w:pPr>
        <w:ind w:left="735" w:hanging="735"/>
      </w:pPr>
      <w:rPr>
        <w:rFonts w:hint="default"/>
      </w:rPr>
    </w:lvl>
    <w:lvl w:ilvl="2">
      <w:start w:val="1"/>
      <w:numFmt w:val="decimal"/>
      <w:pStyle w:val="Slog3"/>
      <w:lvlText w:val="%1.%2.%3."/>
      <w:lvlJc w:val="left"/>
      <w:pPr>
        <w:ind w:left="735" w:hanging="735"/>
      </w:pPr>
      <w:rPr>
        <w:rFonts w:ascii="Arial" w:hAnsi="Arial" w:hint="default"/>
      </w:rPr>
    </w:lvl>
    <w:lvl w:ilvl="3">
      <w:start w:val="1"/>
      <w:numFmt w:val="decimal"/>
      <w:lvlText w:val="%1.%2.%3.%4."/>
      <w:lvlJc w:val="left"/>
      <w:pPr>
        <w:ind w:left="735" w:hanging="735"/>
      </w:pPr>
      <w:rPr>
        <w:rFonts w:hint="default"/>
      </w:rPr>
    </w:lvl>
    <w:lvl w:ilvl="4">
      <w:start w:val="1"/>
      <w:numFmt w:val="decimal"/>
      <w:lvlText w:val="%1.%2.%3.%4.%5."/>
      <w:lvlJc w:val="left"/>
      <w:pPr>
        <w:ind w:left="735" w:hanging="73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93A502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2B8E1DBF"/>
    <w:multiLevelType w:val="hybridMultilevel"/>
    <w:tmpl w:val="1C86933C"/>
    <w:lvl w:ilvl="0" w:tplc="0E38B5B6">
      <w:start w:val="1"/>
      <w:numFmt w:val="lowerLetter"/>
      <w:lvlText w:val="%1)"/>
      <w:lvlJc w:val="left"/>
      <w:pPr>
        <w:ind w:left="360" w:hanging="360"/>
      </w:pPr>
      <w:rPr>
        <w:rFonts w:ascii="Arial Narrow" w:hAnsi="Arial Narrow"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C3765C0"/>
    <w:multiLevelType w:val="multilevel"/>
    <w:tmpl w:val="871EF14A"/>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4"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7" w15:restartNumberingAfterBreak="0">
    <w:nsid w:val="2FF46ED0"/>
    <w:multiLevelType w:val="hybridMultilevel"/>
    <w:tmpl w:val="7FF6745C"/>
    <w:lvl w:ilvl="0" w:tplc="2F4E4CFA">
      <w:numFmt w:val="bullet"/>
      <w:lvlText w:val=""/>
      <w:lvlJc w:val="left"/>
      <w:pPr>
        <w:ind w:left="360" w:hanging="360"/>
      </w:pPr>
      <w:rPr>
        <w:rFonts w:ascii="Wingdings" w:eastAsia="ArialNarrow" w:hAnsi="Wingding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07B1B8C"/>
    <w:multiLevelType w:val="hybridMultilevel"/>
    <w:tmpl w:val="EA10E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57330E8"/>
    <w:multiLevelType w:val="hybridMultilevel"/>
    <w:tmpl w:val="4A2E30C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8414F17"/>
    <w:multiLevelType w:val="multilevel"/>
    <w:tmpl w:val="85E63EC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8EE33E3"/>
    <w:multiLevelType w:val="hybridMultilevel"/>
    <w:tmpl w:val="7074B024"/>
    <w:lvl w:ilvl="0" w:tplc="DE08819C">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2" w15:restartNumberingAfterBreak="0">
    <w:nsid w:val="3A03549A"/>
    <w:multiLevelType w:val="hybridMultilevel"/>
    <w:tmpl w:val="C100B8A0"/>
    <w:lvl w:ilvl="0" w:tplc="479A4CFA">
      <w:start w:val="7"/>
      <w:numFmt w:val="lowerLetter"/>
      <w:lvlText w:val="%1)"/>
      <w:lvlJc w:val="left"/>
      <w:pPr>
        <w:ind w:left="360" w:hanging="360"/>
      </w:pPr>
      <w:rPr>
        <w:rFonts w:ascii="Arial Narrow" w:hAnsi="Arial Narrow"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BDB0909"/>
    <w:multiLevelType w:val="hybridMultilevel"/>
    <w:tmpl w:val="79C85B94"/>
    <w:lvl w:ilvl="0" w:tplc="11FEAF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C4E30A6"/>
    <w:multiLevelType w:val="multilevel"/>
    <w:tmpl w:val="7D28ECF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4709736D"/>
    <w:multiLevelType w:val="hybridMultilevel"/>
    <w:tmpl w:val="C99632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7C17274"/>
    <w:multiLevelType w:val="hybridMultilevel"/>
    <w:tmpl w:val="4A9CD7F8"/>
    <w:lvl w:ilvl="0" w:tplc="04240017">
      <w:start w:val="1"/>
      <w:numFmt w:val="lowerLetter"/>
      <w:lvlText w:val="%1)"/>
      <w:lvlJc w:val="left"/>
      <w:pPr>
        <w:ind w:left="36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9EA67CA"/>
    <w:multiLevelType w:val="multilevel"/>
    <w:tmpl w:val="CA58513A"/>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b w:val="0"/>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51" w15:restartNumberingAfterBreak="0">
    <w:nsid w:val="4A876ABD"/>
    <w:multiLevelType w:val="hybridMultilevel"/>
    <w:tmpl w:val="EA648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AF434C2"/>
    <w:multiLevelType w:val="hybridMultilevel"/>
    <w:tmpl w:val="EE98C668"/>
    <w:lvl w:ilvl="0" w:tplc="1CA43D20">
      <w:start w:val="1"/>
      <w:numFmt w:val="lowerLetter"/>
      <w:lvlText w:val="%1)"/>
      <w:lvlJc w:val="left"/>
      <w:pPr>
        <w:ind w:left="1823" w:hanging="360"/>
      </w:pPr>
      <w:rPr>
        <w:rFonts w:hint="default"/>
        <w:b/>
        <w:u w:val="single"/>
      </w:rPr>
    </w:lvl>
    <w:lvl w:ilvl="1" w:tplc="04240019">
      <w:start w:val="1"/>
      <w:numFmt w:val="lowerLetter"/>
      <w:lvlText w:val="%2."/>
      <w:lvlJc w:val="left"/>
      <w:pPr>
        <w:ind w:left="2543" w:hanging="360"/>
      </w:pPr>
    </w:lvl>
    <w:lvl w:ilvl="2" w:tplc="0424001B" w:tentative="1">
      <w:start w:val="1"/>
      <w:numFmt w:val="lowerRoman"/>
      <w:lvlText w:val="%3."/>
      <w:lvlJc w:val="right"/>
      <w:pPr>
        <w:ind w:left="3263" w:hanging="180"/>
      </w:pPr>
    </w:lvl>
    <w:lvl w:ilvl="3" w:tplc="0424000F" w:tentative="1">
      <w:start w:val="1"/>
      <w:numFmt w:val="decimal"/>
      <w:lvlText w:val="%4."/>
      <w:lvlJc w:val="left"/>
      <w:pPr>
        <w:ind w:left="3983" w:hanging="360"/>
      </w:pPr>
    </w:lvl>
    <w:lvl w:ilvl="4" w:tplc="04240019" w:tentative="1">
      <w:start w:val="1"/>
      <w:numFmt w:val="lowerLetter"/>
      <w:lvlText w:val="%5."/>
      <w:lvlJc w:val="left"/>
      <w:pPr>
        <w:ind w:left="4703" w:hanging="360"/>
      </w:pPr>
    </w:lvl>
    <w:lvl w:ilvl="5" w:tplc="0424001B" w:tentative="1">
      <w:start w:val="1"/>
      <w:numFmt w:val="lowerRoman"/>
      <w:lvlText w:val="%6."/>
      <w:lvlJc w:val="right"/>
      <w:pPr>
        <w:ind w:left="5423" w:hanging="180"/>
      </w:pPr>
    </w:lvl>
    <w:lvl w:ilvl="6" w:tplc="0424000F" w:tentative="1">
      <w:start w:val="1"/>
      <w:numFmt w:val="decimal"/>
      <w:lvlText w:val="%7."/>
      <w:lvlJc w:val="left"/>
      <w:pPr>
        <w:ind w:left="6143" w:hanging="360"/>
      </w:pPr>
    </w:lvl>
    <w:lvl w:ilvl="7" w:tplc="04240019" w:tentative="1">
      <w:start w:val="1"/>
      <w:numFmt w:val="lowerLetter"/>
      <w:lvlText w:val="%8."/>
      <w:lvlJc w:val="left"/>
      <w:pPr>
        <w:ind w:left="6863" w:hanging="360"/>
      </w:pPr>
    </w:lvl>
    <w:lvl w:ilvl="8" w:tplc="0424001B" w:tentative="1">
      <w:start w:val="1"/>
      <w:numFmt w:val="lowerRoman"/>
      <w:lvlText w:val="%9."/>
      <w:lvlJc w:val="right"/>
      <w:pPr>
        <w:ind w:left="7583" w:hanging="180"/>
      </w:pPr>
    </w:lvl>
  </w:abstractNum>
  <w:abstractNum w:abstractNumId="53" w15:restartNumberingAfterBreak="0">
    <w:nsid w:val="4C29074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5288620A"/>
    <w:multiLevelType w:val="hybridMultilevel"/>
    <w:tmpl w:val="5DFC101E"/>
    <w:lvl w:ilvl="0" w:tplc="8B2EFA0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FA9157C"/>
    <w:multiLevelType w:val="multilevel"/>
    <w:tmpl w:val="16AC4A00"/>
    <w:lvl w:ilvl="0">
      <w:start w:val="6"/>
      <w:numFmt w:val="decimal"/>
      <w:lvlText w:val="%1."/>
      <w:lvlJc w:val="left"/>
      <w:pPr>
        <w:tabs>
          <w:tab w:val="num" w:pos="705"/>
        </w:tabs>
        <w:ind w:left="705" w:hanging="705"/>
      </w:pPr>
      <w:rPr>
        <w:rFonts w:hint="default"/>
      </w:rPr>
    </w:lvl>
    <w:lvl w:ilvl="1">
      <w:start w:val="1"/>
      <w:numFmt w:val="decimal"/>
      <w:isLgl/>
      <w:lvlText w:val="%1.%2."/>
      <w:lvlJc w:val="left"/>
      <w:pPr>
        <w:tabs>
          <w:tab w:val="num" w:pos="570"/>
        </w:tabs>
        <w:ind w:left="570" w:hanging="57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8"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63E17178"/>
    <w:multiLevelType w:val="hybridMultilevel"/>
    <w:tmpl w:val="1444DA86"/>
    <w:lvl w:ilvl="0" w:tplc="02305022">
      <w:start w:val="1"/>
      <w:numFmt w:val="bullet"/>
      <w:lvlText w:val=""/>
      <w:lvlJc w:val="left"/>
      <w:pPr>
        <w:tabs>
          <w:tab w:val="num" w:pos="720"/>
        </w:tabs>
        <w:ind w:left="720" w:hanging="360"/>
      </w:pPr>
      <w:rPr>
        <w:rFonts w:ascii="Symbol" w:hAnsi="Symbol" w:hint="default"/>
        <w:i w:val="0"/>
        <w:iCs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5937B5E"/>
    <w:multiLevelType w:val="hybridMultilevel"/>
    <w:tmpl w:val="1578F7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6CB35D9"/>
    <w:multiLevelType w:val="hybridMultilevel"/>
    <w:tmpl w:val="E2C43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7403EC5"/>
    <w:multiLevelType w:val="multilevel"/>
    <w:tmpl w:val="8E420BEC"/>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5"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7" w15:restartNumberingAfterBreak="0">
    <w:nsid w:val="6FDA5527"/>
    <w:multiLevelType w:val="multilevel"/>
    <w:tmpl w:val="DC683AB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70D56BDD"/>
    <w:multiLevelType w:val="hybridMultilevel"/>
    <w:tmpl w:val="2E1A0C4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21B4C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72B31837"/>
    <w:multiLevelType w:val="hybridMultilevel"/>
    <w:tmpl w:val="49D257E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4D31AB3"/>
    <w:multiLevelType w:val="hybridMultilevel"/>
    <w:tmpl w:val="872E89D6"/>
    <w:lvl w:ilvl="0" w:tplc="7562B0F8">
      <w:start w:val="1"/>
      <w:numFmt w:val="low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754B0B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75A63A69"/>
    <w:multiLevelType w:val="hybridMultilevel"/>
    <w:tmpl w:val="5DFC101E"/>
    <w:lvl w:ilvl="0" w:tplc="8B2EFA0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5FE5A74"/>
    <w:multiLevelType w:val="hybridMultilevel"/>
    <w:tmpl w:val="B846DD0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7" w15:restartNumberingAfterBreak="0">
    <w:nsid w:val="760C7918"/>
    <w:multiLevelType w:val="multilevel"/>
    <w:tmpl w:val="B1466572"/>
    <w:lvl w:ilvl="0">
      <w:start w:val="6"/>
      <w:numFmt w:val="decimal"/>
      <w:lvlText w:val="%1"/>
      <w:lvlJc w:val="left"/>
      <w:pPr>
        <w:ind w:left="601" w:hanging="353"/>
      </w:pPr>
      <w:rPr>
        <w:rFonts w:hint="default"/>
        <w:lang w:val="sl-SI" w:eastAsia="sl-SI" w:bidi="sl-SI"/>
      </w:rPr>
    </w:lvl>
    <w:lvl w:ilvl="1">
      <w:start w:val="4"/>
      <w:numFmt w:val="decimal"/>
      <w:lvlText w:val="%1.%2."/>
      <w:lvlJc w:val="left"/>
      <w:pPr>
        <w:ind w:left="601" w:hanging="353"/>
      </w:pPr>
      <w:rPr>
        <w:rFonts w:ascii="Arial Narrow" w:eastAsia="Arial Narrow" w:hAnsi="Arial Narrow" w:cs="Arial Narrow" w:hint="default"/>
        <w:spacing w:val="-1"/>
        <w:w w:val="100"/>
        <w:sz w:val="22"/>
        <w:szCs w:val="22"/>
        <w:lang w:val="sl-SI" w:eastAsia="sl-SI" w:bidi="sl-SI"/>
      </w:rPr>
    </w:lvl>
    <w:lvl w:ilvl="2">
      <w:numFmt w:val="bullet"/>
      <w:lvlText w:val=""/>
      <w:lvlJc w:val="left"/>
      <w:pPr>
        <w:ind w:left="1610" w:hanging="411"/>
      </w:pPr>
      <w:rPr>
        <w:rFonts w:ascii="Symbol" w:eastAsia="Symbol" w:hAnsi="Symbol" w:cs="Symbol" w:hint="default"/>
        <w:w w:val="100"/>
        <w:sz w:val="22"/>
        <w:szCs w:val="22"/>
        <w:lang w:val="sl-SI" w:eastAsia="sl-SI" w:bidi="sl-SI"/>
      </w:rPr>
    </w:lvl>
    <w:lvl w:ilvl="3">
      <w:numFmt w:val="bullet"/>
      <w:lvlText w:val="o"/>
      <w:lvlJc w:val="left"/>
      <w:pPr>
        <w:ind w:left="2351" w:hanging="391"/>
      </w:pPr>
      <w:rPr>
        <w:rFonts w:ascii="Courier New" w:eastAsia="Courier New" w:hAnsi="Courier New" w:cs="Courier New" w:hint="default"/>
        <w:w w:val="100"/>
        <w:sz w:val="22"/>
        <w:szCs w:val="22"/>
        <w:lang w:val="sl-SI" w:eastAsia="sl-SI" w:bidi="sl-SI"/>
      </w:rPr>
    </w:lvl>
    <w:lvl w:ilvl="4">
      <w:numFmt w:val="bullet"/>
      <w:lvlText w:val="•"/>
      <w:lvlJc w:val="left"/>
      <w:pPr>
        <w:ind w:left="4366" w:hanging="391"/>
      </w:pPr>
      <w:rPr>
        <w:rFonts w:hint="default"/>
        <w:lang w:val="sl-SI" w:eastAsia="sl-SI" w:bidi="sl-SI"/>
      </w:rPr>
    </w:lvl>
    <w:lvl w:ilvl="5">
      <w:numFmt w:val="bullet"/>
      <w:lvlText w:val="•"/>
      <w:lvlJc w:val="left"/>
      <w:pPr>
        <w:ind w:left="5369" w:hanging="391"/>
      </w:pPr>
      <w:rPr>
        <w:rFonts w:hint="default"/>
        <w:lang w:val="sl-SI" w:eastAsia="sl-SI" w:bidi="sl-SI"/>
      </w:rPr>
    </w:lvl>
    <w:lvl w:ilvl="6">
      <w:numFmt w:val="bullet"/>
      <w:lvlText w:val="•"/>
      <w:lvlJc w:val="left"/>
      <w:pPr>
        <w:ind w:left="6373" w:hanging="391"/>
      </w:pPr>
      <w:rPr>
        <w:rFonts w:hint="default"/>
        <w:lang w:val="sl-SI" w:eastAsia="sl-SI" w:bidi="sl-SI"/>
      </w:rPr>
    </w:lvl>
    <w:lvl w:ilvl="7">
      <w:numFmt w:val="bullet"/>
      <w:lvlText w:val="•"/>
      <w:lvlJc w:val="left"/>
      <w:pPr>
        <w:ind w:left="7376" w:hanging="391"/>
      </w:pPr>
      <w:rPr>
        <w:rFonts w:hint="default"/>
        <w:lang w:val="sl-SI" w:eastAsia="sl-SI" w:bidi="sl-SI"/>
      </w:rPr>
    </w:lvl>
    <w:lvl w:ilvl="8">
      <w:numFmt w:val="bullet"/>
      <w:lvlText w:val="•"/>
      <w:lvlJc w:val="left"/>
      <w:pPr>
        <w:ind w:left="8379" w:hanging="391"/>
      </w:pPr>
      <w:rPr>
        <w:rFonts w:hint="default"/>
        <w:lang w:val="sl-SI" w:eastAsia="sl-SI" w:bidi="sl-SI"/>
      </w:rPr>
    </w:lvl>
  </w:abstractNum>
  <w:abstractNum w:abstractNumId="78"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9" w15:restartNumberingAfterBreak="0">
    <w:nsid w:val="78C14A50"/>
    <w:multiLevelType w:val="hybridMultilevel"/>
    <w:tmpl w:val="42F0410E"/>
    <w:lvl w:ilvl="0" w:tplc="1E9A3BC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79D946D2"/>
    <w:multiLevelType w:val="hybridMultilevel"/>
    <w:tmpl w:val="3F2286B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7BA37AFE"/>
    <w:multiLevelType w:val="hybridMultilevel"/>
    <w:tmpl w:val="B362317C"/>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68"/>
  </w:num>
  <w:num w:numId="4">
    <w:abstractNumId w:val="46"/>
  </w:num>
  <w:num w:numId="5">
    <w:abstractNumId w:val="14"/>
  </w:num>
  <w:num w:numId="6">
    <w:abstractNumId w:val="55"/>
  </w:num>
  <w:num w:numId="7">
    <w:abstractNumId w:val="60"/>
  </w:num>
  <w:num w:numId="8">
    <w:abstractNumId w:val="82"/>
  </w:num>
  <w:num w:numId="9">
    <w:abstractNumId w:val="28"/>
  </w:num>
  <w:num w:numId="10">
    <w:abstractNumId w:val="66"/>
  </w:num>
  <w:num w:numId="11">
    <w:abstractNumId w:val="29"/>
  </w:num>
  <w:num w:numId="12">
    <w:abstractNumId w:val="59"/>
  </w:num>
  <w:num w:numId="13">
    <w:abstractNumId w:val="50"/>
  </w:num>
  <w:num w:numId="14">
    <w:abstractNumId w:val="36"/>
  </w:num>
  <w:num w:numId="15">
    <w:abstractNumId w:val="5"/>
  </w:num>
  <w:num w:numId="16">
    <w:abstractNumId w:val="11"/>
  </w:num>
  <w:num w:numId="17">
    <w:abstractNumId w:val="7"/>
  </w:num>
  <w:num w:numId="18">
    <w:abstractNumId w:val="45"/>
  </w:num>
  <w:num w:numId="19">
    <w:abstractNumId w:val="57"/>
  </w:num>
  <w:num w:numId="20">
    <w:abstractNumId w:val="16"/>
  </w:num>
  <w:num w:numId="21">
    <w:abstractNumId w:val="76"/>
  </w:num>
  <w:num w:numId="22">
    <w:abstractNumId w:val="70"/>
  </w:num>
  <w:num w:numId="23">
    <w:abstractNumId w:val="74"/>
  </w:num>
  <w:num w:numId="24">
    <w:abstractNumId w:val="53"/>
  </w:num>
  <w:num w:numId="25">
    <w:abstractNumId w:val="10"/>
  </w:num>
  <w:num w:numId="26">
    <w:abstractNumId w:val="8"/>
  </w:num>
  <w:num w:numId="27">
    <w:abstractNumId w:val="58"/>
  </w:num>
  <w:num w:numId="28">
    <w:abstractNumId w:val="25"/>
  </w:num>
  <w:num w:numId="29">
    <w:abstractNumId w:val="31"/>
  </w:num>
  <w:num w:numId="30">
    <w:abstractNumId w:val="21"/>
  </w:num>
  <w:num w:numId="31">
    <w:abstractNumId w:val="23"/>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59"/>
  </w:num>
  <w:num w:numId="35">
    <w:abstractNumId w:val="3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2"/>
    <w:lvlOverride w:ilvl="0">
      <w:startOverride w:val="1"/>
    </w:lvlOverride>
    <w:lvlOverride w:ilvl="1"/>
    <w:lvlOverride w:ilvl="2"/>
    <w:lvlOverride w:ilvl="3"/>
    <w:lvlOverride w:ilvl="4"/>
    <w:lvlOverride w:ilvl="5"/>
    <w:lvlOverride w:ilvl="6"/>
    <w:lvlOverride w:ilvl="7"/>
    <w:lvlOverride w:ilvl="8"/>
  </w:num>
  <w:num w:numId="38">
    <w:abstractNumId w:val="63"/>
  </w:num>
  <w:num w:numId="39">
    <w:abstractNumId w:val="37"/>
  </w:num>
  <w:num w:numId="40">
    <w:abstractNumId w:val="80"/>
  </w:num>
  <w:num w:numId="41">
    <w:abstractNumId w:val="67"/>
  </w:num>
  <w:num w:numId="42">
    <w:abstractNumId w:val="52"/>
  </w:num>
  <w:num w:numId="43">
    <w:abstractNumId w:val="73"/>
  </w:num>
  <w:num w:numId="44">
    <w:abstractNumId w:val="15"/>
  </w:num>
  <w:num w:numId="45">
    <w:abstractNumId w:val="12"/>
  </w:num>
  <w:num w:numId="46">
    <w:abstractNumId w:val="35"/>
  </w:num>
  <w:num w:numId="47">
    <w:abstractNumId w:val="78"/>
  </w:num>
  <w:num w:numId="48">
    <w:abstractNumId w:val="9"/>
  </w:num>
  <w:num w:numId="49">
    <w:abstractNumId w:val="22"/>
  </w:num>
  <w:num w:numId="50">
    <w:abstractNumId w:val="47"/>
  </w:num>
  <w:num w:numId="51">
    <w:abstractNumId w:val="61"/>
  </w:num>
  <w:num w:numId="52">
    <w:abstractNumId w:val="71"/>
  </w:num>
  <w:num w:numId="53">
    <w:abstractNumId w:val="20"/>
  </w:num>
  <w:num w:numId="54">
    <w:abstractNumId w:val="75"/>
  </w:num>
  <w:num w:numId="55">
    <w:abstractNumId w:val="4"/>
  </w:num>
  <w:num w:numId="56">
    <w:abstractNumId w:val="54"/>
  </w:num>
  <w:num w:numId="57">
    <w:abstractNumId w:val="3"/>
  </w:num>
  <w:num w:numId="58">
    <w:abstractNumId w:val="62"/>
  </w:num>
  <w:num w:numId="59">
    <w:abstractNumId w:val="38"/>
  </w:num>
  <w:num w:numId="60">
    <w:abstractNumId w:val="69"/>
  </w:num>
  <w:num w:numId="61">
    <w:abstractNumId w:val="18"/>
  </w:num>
  <w:num w:numId="62">
    <w:abstractNumId w:val="39"/>
  </w:num>
  <w:num w:numId="63">
    <w:abstractNumId w:val="6"/>
  </w:num>
  <w:num w:numId="64">
    <w:abstractNumId w:val="79"/>
  </w:num>
  <w:num w:numId="65">
    <w:abstractNumId w:val="27"/>
  </w:num>
  <w:num w:numId="66">
    <w:abstractNumId w:val="56"/>
  </w:num>
  <w:num w:numId="67">
    <w:abstractNumId w:val="2"/>
  </w:num>
  <w:num w:numId="68">
    <w:abstractNumId w:val="49"/>
  </w:num>
  <w:num w:numId="69">
    <w:abstractNumId w:val="43"/>
  </w:num>
  <w:num w:numId="70">
    <w:abstractNumId w:val="65"/>
  </w:num>
  <w:num w:numId="71">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0"/>
    <w:lvlOverride w:ilvl="0">
      <w:lvl w:ilvl="0">
        <w:numFmt w:val="bullet"/>
        <w:lvlText w:val="-"/>
        <w:legacy w:legacy="1" w:legacySpace="120" w:legacyIndent="360"/>
        <w:lvlJc w:val="left"/>
        <w:pPr>
          <w:ind w:left="360" w:hanging="360"/>
        </w:pPr>
      </w:lvl>
    </w:lvlOverride>
  </w:num>
  <w:num w:numId="73">
    <w:abstractNumId w:val="30"/>
  </w:num>
  <w:num w:numId="74">
    <w:abstractNumId w:val="40"/>
  </w:num>
  <w:num w:numId="75">
    <w:abstractNumId w:val="32"/>
  </w:num>
  <w:num w:numId="76">
    <w:abstractNumId w:val="33"/>
  </w:num>
  <w:num w:numId="77">
    <w:abstractNumId w:val="81"/>
  </w:num>
  <w:num w:numId="78">
    <w:abstractNumId w:val="26"/>
  </w:num>
  <w:num w:numId="79">
    <w:abstractNumId w:val="34"/>
  </w:num>
  <w:num w:numId="80">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4"/>
  </w:num>
  <w:num w:numId="82">
    <w:abstractNumId w:val="51"/>
  </w:num>
  <w:num w:numId="83">
    <w:abstractNumId w:val="44"/>
  </w:num>
  <w:num w:numId="84">
    <w:abstractNumId w:val="1"/>
  </w:num>
  <w:num w:numId="85">
    <w:abstractNumId w:val="48"/>
  </w:num>
  <w:num w:numId="86">
    <w:abstractNumId w:val="42"/>
  </w:num>
  <w:num w:numId="87">
    <w:abstractNumId w:val="7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C1B"/>
    <w:rsid w:val="000010B4"/>
    <w:rsid w:val="0000181A"/>
    <w:rsid w:val="00003760"/>
    <w:rsid w:val="0000396B"/>
    <w:rsid w:val="000048BC"/>
    <w:rsid w:val="00005532"/>
    <w:rsid w:val="00006456"/>
    <w:rsid w:val="000074E8"/>
    <w:rsid w:val="00010304"/>
    <w:rsid w:val="0001086F"/>
    <w:rsid w:val="00010974"/>
    <w:rsid w:val="00011BD6"/>
    <w:rsid w:val="00012AC1"/>
    <w:rsid w:val="00013DAC"/>
    <w:rsid w:val="000140EA"/>
    <w:rsid w:val="000144D2"/>
    <w:rsid w:val="00014DEB"/>
    <w:rsid w:val="00014EC9"/>
    <w:rsid w:val="000150F5"/>
    <w:rsid w:val="000151C0"/>
    <w:rsid w:val="000152EE"/>
    <w:rsid w:val="00015473"/>
    <w:rsid w:val="0001560A"/>
    <w:rsid w:val="00017F8F"/>
    <w:rsid w:val="00020264"/>
    <w:rsid w:val="0002034C"/>
    <w:rsid w:val="00020ECF"/>
    <w:rsid w:val="000214D9"/>
    <w:rsid w:val="00022819"/>
    <w:rsid w:val="00023339"/>
    <w:rsid w:val="000236C4"/>
    <w:rsid w:val="0002372E"/>
    <w:rsid w:val="000237F7"/>
    <w:rsid w:val="000241D9"/>
    <w:rsid w:val="0002518B"/>
    <w:rsid w:val="00025EA7"/>
    <w:rsid w:val="00025F9F"/>
    <w:rsid w:val="000265BD"/>
    <w:rsid w:val="00026C6C"/>
    <w:rsid w:val="0002722D"/>
    <w:rsid w:val="00027E4D"/>
    <w:rsid w:val="00027EFB"/>
    <w:rsid w:val="000300E6"/>
    <w:rsid w:val="000305E7"/>
    <w:rsid w:val="00030970"/>
    <w:rsid w:val="00031897"/>
    <w:rsid w:val="000319D3"/>
    <w:rsid w:val="00032290"/>
    <w:rsid w:val="0003321E"/>
    <w:rsid w:val="000352D7"/>
    <w:rsid w:val="00040AC6"/>
    <w:rsid w:val="00040EA7"/>
    <w:rsid w:val="0004143D"/>
    <w:rsid w:val="00041782"/>
    <w:rsid w:val="00041783"/>
    <w:rsid w:val="0004230D"/>
    <w:rsid w:val="000426DD"/>
    <w:rsid w:val="00042D6B"/>
    <w:rsid w:val="00043DE8"/>
    <w:rsid w:val="00044290"/>
    <w:rsid w:val="00045E90"/>
    <w:rsid w:val="00047163"/>
    <w:rsid w:val="00047701"/>
    <w:rsid w:val="000507F6"/>
    <w:rsid w:val="00050DAD"/>
    <w:rsid w:val="00052410"/>
    <w:rsid w:val="00052F28"/>
    <w:rsid w:val="000544A4"/>
    <w:rsid w:val="00054BE5"/>
    <w:rsid w:val="00055417"/>
    <w:rsid w:val="000563F5"/>
    <w:rsid w:val="000565DD"/>
    <w:rsid w:val="00057356"/>
    <w:rsid w:val="00057813"/>
    <w:rsid w:val="000600EF"/>
    <w:rsid w:val="00060CAC"/>
    <w:rsid w:val="000618FF"/>
    <w:rsid w:val="00062A1C"/>
    <w:rsid w:val="00062F19"/>
    <w:rsid w:val="000634AF"/>
    <w:rsid w:val="000635AE"/>
    <w:rsid w:val="00064036"/>
    <w:rsid w:val="000640BE"/>
    <w:rsid w:val="0006495A"/>
    <w:rsid w:val="00064B58"/>
    <w:rsid w:val="00064FEC"/>
    <w:rsid w:val="000652F0"/>
    <w:rsid w:val="00066430"/>
    <w:rsid w:val="00066BE9"/>
    <w:rsid w:val="00067625"/>
    <w:rsid w:val="00067A2E"/>
    <w:rsid w:val="00067EC6"/>
    <w:rsid w:val="00070E1F"/>
    <w:rsid w:val="00070FC3"/>
    <w:rsid w:val="0007121F"/>
    <w:rsid w:val="000721E9"/>
    <w:rsid w:val="0007318F"/>
    <w:rsid w:val="00073B68"/>
    <w:rsid w:val="0007552A"/>
    <w:rsid w:val="000805FB"/>
    <w:rsid w:val="00080AB4"/>
    <w:rsid w:val="0008145D"/>
    <w:rsid w:val="0008175F"/>
    <w:rsid w:val="000818F5"/>
    <w:rsid w:val="00081C55"/>
    <w:rsid w:val="00082527"/>
    <w:rsid w:val="00083467"/>
    <w:rsid w:val="0008404C"/>
    <w:rsid w:val="0008404E"/>
    <w:rsid w:val="00084137"/>
    <w:rsid w:val="000866F2"/>
    <w:rsid w:val="00090017"/>
    <w:rsid w:val="00091756"/>
    <w:rsid w:val="0009193C"/>
    <w:rsid w:val="000919FF"/>
    <w:rsid w:val="00092A8A"/>
    <w:rsid w:val="000938C5"/>
    <w:rsid w:val="00093B53"/>
    <w:rsid w:val="0009424E"/>
    <w:rsid w:val="000959D4"/>
    <w:rsid w:val="00097D75"/>
    <w:rsid w:val="000A0C45"/>
    <w:rsid w:val="000A0E25"/>
    <w:rsid w:val="000A14ED"/>
    <w:rsid w:val="000A1825"/>
    <w:rsid w:val="000A2578"/>
    <w:rsid w:val="000A29A6"/>
    <w:rsid w:val="000A4A76"/>
    <w:rsid w:val="000A5C90"/>
    <w:rsid w:val="000A5CAD"/>
    <w:rsid w:val="000A68C1"/>
    <w:rsid w:val="000A7768"/>
    <w:rsid w:val="000A7C49"/>
    <w:rsid w:val="000A7F4F"/>
    <w:rsid w:val="000B02CF"/>
    <w:rsid w:val="000B0AC4"/>
    <w:rsid w:val="000B1EF8"/>
    <w:rsid w:val="000B2AC2"/>
    <w:rsid w:val="000B2AFB"/>
    <w:rsid w:val="000B3699"/>
    <w:rsid w:val="000B3999"/>
    <w:rsid w:val="000B4202"/>
    <w:rsid w:val="000B4CA1"/>
    <w:rsid w:val="000B5DA4"/>
    <w:rsid w:val="000B652B"/>
    <w:rsid w:val="000B6763"/>
    <w:rsid w:val="000B67BA"/>
    <w:rsid w:val="000B67C6"/>
    <w:rsid w:val="000B696B"/>
    <w:rsid w:val="000B79E9"/>
    <w:rsid w:val="000C06CF"/>
    <w:rsid w:val="000C09DF"/>
    <w:rsid w:val="000C0DCF"/>
    <w:rsid w:val="000C153B"/>
    <w:rsid w:val="000C1A7A"/>
    <w:rsid w:val="000C2644"/>
    <w:rsid w:val="000C317F"/>
    <w:rsid w:val="000C351A"/>
    <w:rsid w:val="000C35FD"/>
    <w:rsid w:val="000C39DA"/>
    <w:rsid w:val="000C517B"/>
    <w:rsid w:val="000C5F79"/>
    <w:rsid w:val="000C62BF"/>
    <w:rsid w:val="000C633B"/>
    <w:rsid w:val="000C67DA"/>
    <w:rsid w:val="000D05D5"/>
    <w:rsid w:val="000D06E9"/>
    <w:rsid w:val="000D0F52"/>
    <w:rsid w:val="000D1403"/>
    <w:rsid w:val="000D23FB"/>
    <w:rsid w:val="000D414F"/>
    <w:rsid w:val="000D4442"/>
    <w:rsid w:val="000D4BCC"/>
    <w:rsid w:val="000D5E00"/>
    <w:rsid w:val="000D61CF"/>
    <w:rsid w:val="000D630A"/>
    <w:rsid w:val="000D7340"/>
    <w:rsid w:val="000D7650"/>
    <w:rsid w:val="000D79AC"/>
    <w:rsid w:val="000D7A6E"/>
    <w:rsid w:val="000D7EDC"/>
    <w:rsid w:val="000E0B80"/>
    <w:rsid w:val="000E2192"/>
    <w:rsid w:val="000E2983"/>
    <w:rsid w:val="000E3D38"/>
    <w:rsid w:val="000E3EFB"/>
    <w:rsid w:val="000E409B"/>
    <w:rsid w:val="000E4AF1"/>
    <w:rsid w:val="000E6D92"/>
    <w:rsid w:val="000E792C"/>
    <w:rsid w:val="000E7D3D"/>
    <w:rsid w:val="000E7DA6"/>
    <w:rsid w:val="000F2B42"/>
    <w:rsid w:val="000F2BC5"/>
    <w:rsid w:val="000F33F9"/>
    <w:rsid w:val="000F3945"/>
    <w:rsid w:val="000F6474"/>
    <w:rsid w:val="000F65AC"/>
    <w:rsid w:val="000F6651"/>
    <w:rsid w:val="000F7A2F"/>
    <w:rsid w:val="000F7AB6"/>
    <w:rsid w:val="000F7E3B"/>
    <w:rsid w:val="000F7FB2"/>
    <w:rsid w:val="00100394"/>
    <w:rsid w:val="00100804"/>
    <w:rsid w:val="00100915"/>
    <w:rsid w:val="00100ADD"/>
    <w:rsid w:val="00101ADB"/>
    <w:rsid w:val="00103CDD"/>
    <w:rsid w:val="0010432E"/>
    <w:rsid w:val="00106BCE"/>
    <w:rsid w:val="00106EB7"/>
    <w:rsid w:val="001078B0"/>
    <w:rsid w:val="00110DC0"/>
    <w:rsid w:val="00110EB6"/>
    <w:rsid w:val="00110F59"/>
    <w:rsid w:val="00111997"/>
    <w:rsid w:val="00111EBE"/>
    <w:rsid w:val="00113001"/>
    <w:rsid w:val="00113F18"/>
    <w:rsid w:val="00113F80"/>
    <w:rsid w:val="001141CB"/>
    <w:rsid w:val="00114C36"/>
    <w:rsid w:val="00115066"/>
    <w:rsid w:val="00115788"/>
    <w:rsid w:val="00115C88"/>
    <w:rsid w:val="001167E7"/>
    <w:rsid w:val="00116E9F"/>
    <w:rsid w:val="00117AD2"/>
    <w:rsid w:val="00120BC6"/>
    <w:rsid w:val="001219A0"/>
    <w:rsid w:val="00122D22"/>
    <w:rsid w:val="00123E68"/>
    <w:rsid w:val="00124270"/>
    <w:rsid w:val="00124477"/>
    <w:rsid w:val="001247E1"/>
    <w:rsid w:val="00124C21"/>
    <w:rsid w:val="00125432"/>
    <w:rsid w:val="0012702D"/>
    <w:rsid w:val="001270DC"/>
    <w:rsid w:val="00127B81"/>
    <w:rsid w:val="0013028F"/>
    <w:rsid w:val="0013063C"/>
    <w:rsid w:val="00130850"/>
    <w:rsid w:val="00131A24"/>
    <w:rsid w:val="001323F9"/>
    <w:rsid w:val="001329DC"/>
    <w:rsid w:val="00133928"/>
    <w:rsid w:val="00133E53"/>
    <w:rsid w:val="00134CA3"/>
    <w:rsid w:val="00136561"/>
    <w:rsid w:val="001367C1"/>
    <w:rsid w:val="00136AD6"/>
    <w:rsid w:val="00137921"/>
    <w:rsid w:val="00137994"/>
    <w:rsid w:val="00137C20"/>
    <w:rsid w:val="00141614"/>
    <w:rsid w:val="00141769"/>
    <w:rsid w:val="00142A9F"/>
    <w:rsid w:val="00142D8B"/>
    <w:rsid w:val="00143390"/>
    <w:rsid w:val="00143BE5"/>
    <w:rsid w:val="00143ECE"/>
    <w:rsid w:val="00144C2F"/>
    <w:rsid w:val="00144CE0"/>
    <w:rsid w:val="00145953"/>
    <w:rsid w:val="001473BA"/>
    <w:rsid w:val="00147876"/>
    <w:rsid w:val="0015003B"/>
    <w:rsid w:val="00150BBA"/>
    <w:rsid w:val="00151500"/>
    <w:rsid w:val="00151613"/>
    <w:rsid w:val="0015429A"/>
    <w:rsid w:val="001564AA"/>
    <w:rsid w:val="00160E68"/>
    <w:rsid w:val="00161313"/>
    <w:rsid w:val="0016162A"/>
    <w:rsid w:val="00161E6A"/>
    <w:rsid w:val="00162146"/>
    <w:rsid w:val="0016282F"/>
    <w:rsid w:val="001641FE"/>
    <w:rsid w:val="00164ADF"/>
    <w:rsid w:val="00166446"/>
    <w:rsid w:val="001666D9"/>
    <w:rsid w:val="0016682B"/>
    <w:rsid w:val="001674BC"/>
    <w:rsid w:val="00167638"/>
    <w:rsid w:val="00167956"/>
    <w:rsid w:val="001701D4"/>
    <w:rsid w:val="00170DF4"/>
    <w:rsid w:val="00171718"/>
    <w:rsid w:val="00174008"/>
    <w:rsid w:val="00174450"/>
    <w:rsid w:val="0017447D"/>
    <w:rsid w:val="001759EB"/>
    <w:rsid w:val="00176171"/>
    <w:rsid w:val="00176849"/>
    <w:rsid w:val="00177B9E"/>
    <w:rsid w:val="00177C17"/>
    <w:rsid w:val="00180726"/>
    <w:rsid w:val="001808D4"/>
    <w:rsid w:val="001813A0"/>
    <w:rsid w:val="00181633"/>
    <w:rsid w:val="00181E68"/>
    <w:rsid w:val="00181F41"/>
    <w:rsid w:val="00183039"/>
    <w:rsid w:val="001837AC"/>
    <w:rsid w:val="00184366"/>
    <w:rsid w:val="00184995"/>
    <w:rsid w:val="00184FED"/>
    <w:rsid w:val="00185B57"/>
    <w:rsid w:val="00185BEF"/>
    <w:rsid w:val="001861F4"/>
    <w:rsid w:val="00187471"/>
    <w:rsid w:val="001878E7"/>
    <w:rsid w:val="00192029"/>
    <w:rsid w:val="001933A1"/>
    <w:rsid w:val="00193839"/>
    <w:rsid w:val="00193AB0"/>
    <w:rsid w:val="00193D33"/>
    <w:rsid w:val="00194F93"/>
    <w:rsid w:val="0019530C"/>
    <w:rsid w:val="001954F9"/>
    <w:rsid w:val="00195644"/>
    <w:rsid w:val="00196D24"/>
    <w:rsid w:val="00197093"/>
    <w:rsid w:val="001970BE"/>
    <w:rsid w:val="001972C3"/>
    <w:rsid w:val="00197C39"/>
    <w:rsid w:val="00197D03"/>
    <w:rsid w:val="00197F15"/>
    <w:rsid w:val="001A0AAB"/>
    <w:rsid w:val="001A1938"/>
    <w:rsid w:val="001A1BB8"/>
    <w:rsid w:val="001A28C7"/>
    <w:rsid w:val="001A29DD"/>
    <w:rsid w:val="001A3C46"/>
    <w:rsid w:val="001A4B81"/>
    <w:rsid w:val="001A5627"/>
    <w:rsid w:val="001A5EAF"/>
    <w:rsid w:val="001B0A6A"/>
    <w:rsid w:val="001B1715"/>
    <w:rsid w:val="001B1AA1"/>
    <w:rsid w:val="001B301E"/>
    <w:rsid w:val="001B3354"/>
    <w:rsid w:val="001B5C8D"/>
    <w:rsid w:val="001B5FB5"/>
    <w:rsid w:val="001B7E82"/>
    <w:rsid w:val="001C054B"/>
    <w:rsid w:val="001C08D3"/>
    <w:rsid w:val="001C12F1"/>
    <w:rsid w:val="001C2AC2"/>
    <w:rsid w:val="001C369A"/>
    <w:rsid w:val="001C39C7"/>
    <w:rsid w:val="001C4197"/>
    <w:rsid w:val="001C4961"/>
    <w:rsid w:val="001C4A4C"/>
    <w:rsid w:val="001C4E8B"/>
    <w:rsid w:val="001C4F78"/>
    <w:rsid w:val="001C51C6"/>
    <w:rsid w:val="001C56C0"/>
    <w:rsid w:val="001C5713"/>
    <w:rsid w:val="001C5755"/>
    <w:rsid w:val="001C57B7"/>
    <w:rsid w:val="001C6070"/>
    <w:rsid w:val="001C623E"/>
    <w:rsid w:val="001D0F8E"/>
    <w:rsid w:val="001D14BA"/>
    <w:rsid w:val="001D15AE"/>
    <w:rsid w:val="001D32AF"/>
    <w:rsid w:val="001D4142"/>
    <w:rsid w:val="001D5818"/>
    <w:rsid w:val="001D5F9B"/>
    <w:rsid w:val="001D7285"/>
    <w:rsid w:val="001D779A"/>
    <w:rsid w:val="001E06AA"/>
    <w:rsid w:val="001E07B1"/>
    <w:rsid w:val="001E0AE3"/>
    <w:rsid w:val="001E13B1"/>
    <w:rsid w:val="001E203D"/>
    <w:rsid w:val="001E2660"/>
    <w:rsid w:val="001E2A58"/>
    <w:rsid w:val="001E3C8E"/>
    <w:rsid w:val="001E41CF"/>
    <w:rsid w:val="001E5F45"/>
    <w:rsid w:val="001E6139"/>
    <w:rsid w:val="001E76BA"/>
    <w:rsid w:val="001E7C2C"/>
    <w:rsid w:val="001E7D99"/>
    <w:rsid w:val="001F0D02"/>
    <w:rsid w:val="001F1A02"/>
    <w:rsid w:val="001F1AE1"/>
    <w:rsid w:val="001F22D1"/>
    <w:rsid w:val="001F2B47"/>
    <w:rsid w:val="001F4429"/>
    <w:rsid w:val="001F501B"/>
    <w:rsid w:val="001F5380"/>
    <w:rsid w:val="001F54F2"/>
    <w:rsid w:val="001F67BE"/>
    <w:rsid w:val="001F7AAF"/>
    <w:rsid w:val="00200EB9"/>
    <w:rsid w:val="002031BA"/>
    <w:rsid w:val="00204D94"/>
    <w:rsid w:val="00204F18"/>
    <w:rsid w:val="0020663A"/>
    <w:rsid w:val="00207CF9"/>
    <w:rsid w:val="00207ED3"/>
    <w:rsid w:val="00210617"/>
    <w:rsid w:val="00210D91"/>
    <w:rsid w:val="00211A2E"/>
    <w:rsid w:val="00211E7A"/>
    <w:rsid w:val="00212398"/>
    <w:rsid w:val="0021377D"/>
    <w:rsid w:val="002151AF"/>
    <w:rsid w:val="00215A06"/>
    <w:rsid w:val="00215BBD"/>
    <w:rsid w:val="00216AEB"/>
    <w:rsid w:val="00216D2B"/>
    <w:rsid w:val="002172BF"/>
    <w:rsid w:val="00217773"/>
    <w:rsid w:val="002178FC"/>
    <w:rsid w:val="00220535"/>
    <w:rsid w:val="002205D2"/>
    <w:rsid w:val="002211D5"/>
    <w:rsid w:val="0022251B"/>
    <w:rsid w:val="00222BE4"/>
    <w:rsid w:val="00224013"/>
    <w:rsid w:val="0022426B"/>
    <w:rsid w:val="002247E3"/>
    <w:rsid w:val="0022492F"/>
    <w:rsid w:val="00224C51"/>
    <w:rsid w:val="00224CAD"/>
    <w:rsid w:val="002251EE"/>
    <w:rsid w:val="002258EE"/>
    <w:rsid w:val="00226B3B"/>
    <w:rsid w:val="00226F4C"/>
    <w:rsid w:val="0023009A"/>
    <w:rsid w:val="00231632"/>
    <w:rsid w:val="002318BA"/>
    <w:rsid w:val="00231DA7"/>
    <w:rsid w:val="00233298"/>
    <w:rsid w:val="00233792"/>
    <w:rsid w:val="00233EA6"/>
    <w:rsid w:val="0023469C"/>
    <w:rsid w:val="00234C7C"/>
    <w:rsid w:val="0023538F"/>
    <w:rsid w:val="00235B76"/>
    <w:rsid w:val="00235E67"/>
    <w:rsid w:val="00235ED8"/>
    <w:rsid w:val="00236374"/>
    <w:rsid w:val="00237B20"/>
    <w:rsid w:val="00240402"/>
    <w:rsid w:val="00240B7E"/>
    <w:rsid w:val="00241436"/>
    <w:rsid w:val="00241880"/>
    <w:rsid w:val="002430BB"/>
    <w:rsid w:val="00243419"/>
    <w:rsid w:val="00244A19"/>
    <w:rsid w:val="00245340"/>
    <w:rsid w:val="00246800"/>
    <w:rsid w:val="00246801"/>
    <w:rsid w:val="002469B6"/>
    <w:rsid w:val="0024701F"/>
    <w:rsid w:val="00247080"/>
    <w:rsid w:val="0024786F"/>
    <w:rsid w:val="0025014E"/>
    <w:rsid w:val="00250BEE"/>
    <w:rsid w:val="002513B3"/>
    <w:rsid w:val="00251551"/>
    <w:rsid w:val="00252D95"/>
    <w:rsid w:val="00252FCC"/>
    <w:rsid w:val="00253472"/>
    <w:rsid w:val="002536B7"/>
    <w:rsid w:val="002540EB"/>
    <w:rsid w:val="00254462"/>
    <w:rsid w:val="00254924"/>
    <w:rsid w:val="002555D0"/>
    <w:rsid w:val="00255A90"/>
    <w:rsid w:val="00256395"/>
    <w:rsid w:val="00256679"/>
    <w:rsid w:val="00257E94"/>
    <w:rsid w:val="00260CD1"/>
    <w:rsid w:val="00261C17"/>
    <w:rsid w:val="00261EAE"/>
    <w:rsid w:val="00263209"/>
    <w:rsid w:val="00263277"/>
    <w:rsid w:val="00263382"/>
    <w:rsid w:val="002633F4"/>
    <w:rsid w:val="00263FB2"/>
    <w:rsid w:val="00264639"/>
    <w:rsid w:val="002647E4"/>
    <w:rsid w:val="002649BA"/>
    <w:rsid w:val="002657BA"/>
    <w:rsid w:val="00265F48"/>
    <w:rsid w:val="00266EDA"/>
    <w:rsid w:val="00267168"/>
    <w:rsid w:val="002678F1"/>
    <w:rsid w:val="00270268"/>
    <w:rsid w:val="0027081E"/>
    <w:rsid w:val="00270C43"/>
    <w:rsid w:val="0027166A"/>
    <w:rsid w:val="0027298E"/>
    <w:rsid w:val="00274618"/>
    <w:rsid w:val="00274BDD"/>
    <w:rsid w:val="00274D3D"/>
    <w:rsid w:val="002760C6"/>
    <w:rsid w:val="00276A76"/>
    <w:rsid w:val="002773B0"/>
    <w:rsid w:val="00277576"/>
    <w:rsid w:val="002777AF"/>
    <w:rsid w:val="00277A6A"/>
    <w:rsid w:val="00280F24"/>
    <w:rsid w:val="00281105"/>
    <w:rsid w:val="00281919"/>
    <w:rsid w:val="002823AE"/>
    <w:rsid w:val="002823DE"/>
    <w:rsid w:val="0028315C"/>
    <w:rsid w:val="00283221"/>
    <w:rsid w:val="00283800"/>
    <w:rsid w:val="00283F76"/>
    <w:rsid w:val="00283FCE"/>
    <w:rsid w:val="00284FD5"/>
    <w:rsid w:val="002857B3"/>
    <w:rsid w:val="002873E3"/>
    <w:rsid w:val="00287BE6"/>
    <w:rsid w:val="00287F23"/>
    <w:rsid w:val="002900EF"/>
    <w:rsid w:val="0029058A"/>
    <w:rsid w:val="002917C3"/>
    <w:rsid w:val="00292323"/>
    <w:rsid w:val="002926F7"/>
    <w:rsid w:val="002934DB"/>
    <w:rsid w:val="00293B97"/>
    <w:rsid w:val="00293D9D"/>
    <w:rsid w:val="00296196"/>
    <w:rsid w:val="002969EC"/>
    <w:rsid w:val="00296D9D"/>
    <w:rsid w:val="002A02EF"/>
    <w:rsid w:val="002A0624"/>
    <w:rsid w:val="002A07DB"/>
    <w:rsid w:val="002A152E"/>
    <w:rsid w:val="002A1E9D"/>
    <w:rsid w:val="002A2168"/>
    <w:rsid w:val="002A262F"/>
    <w:rsid w:val="002A2A7D"/>
    <w:rsid w:val="002A5D18"/>
    <w:rsid w:val="002A5D83"/>
    <w:rsid w:val="002A6148"/>
    <w:rsid w:val="002A723D"/>
    <w:rsid w:val="002B0904"/>
    <w:rsid w:val="002B090E"/>
    <w:rsid w:val="002B0AA2"/>
    <w:rsid w:val="002B1F96"/>
    <w:rsid w:val="002B2FE2"/>
    <w:rsid w:val="002B3025"/>
    <w:rsid w:val="002B392C"/>
    <w:rsid w:val="002B4101"/>
    <w:rsid w:val="002B603A"/>
    <w:rsid w:val="002B6941"/>
    <w:rsid w:val="002C06B7"/>
    <w:rsid w:val="002C09F1"/>
    <w:rsid w:val="002C0E1E"/>
    <w:rsid w:val="002C14D4"/>
    <w:rsid w:val="002C3095"/>
    <w:rsid w:val="002C30A2"/>
    <w:rsid w:val="002C43D0"/>
    <w:rsid w:val="002C4BF4"/>
    <w:rsid w:val="002C6A02"/>
    <w:rsid w:val="002C7AA2"/>
    <w:rsid w:val="002D0431"/>
    <w:rsid w:val="002D0E4C"/>
    <w:rsid w:val="002D33F2"/>
    <w:rsid w:val="002D4D71"/>
    <w:rsid w:val="002D53B3"/>
    <w:rsid w:val="002D625C"/>
    <w:rsid w:val="002D65B0"/>
    <w:rsid w:val="002D69D6"/>
    <w:rsid w:val="002D6C4E"/>
    <w:rsid w:val="002D6F9D"/>
    <w:rsid w:val="002E0919"/>
    <w:rsid w:val="002E20AF"/>
    <w:rsid w:val="002E2412"/>
    <w:rsid w:val="002E24D1"/>
    <w:rsid w:val="002E269D"/>
    <w:rsid w:val="002E37CC"/>
    <w:rsid w:val="002E3920"/>
    <w:rsid w:val="002E3DAA"/>
    <w:rsid w:val="002E6502"/>
    <w:rsid w:val="002E6637"/>
    <w:rsid w:val="002E68E3"/>
    <w:rsid w:val="002E7EA3"/>
    <w:rsid w:val="002F0D57"/>
    <w:rsid w:val="002F11F3"/>
    <w:rsid w:val="002F158A"/>
    <w:rsid w:val="002F1E17"/>
    <w:rsid w:val="002F25A5"/>
    <w:rsid w:val="002F2613"/>
    <w:rsid w:val="002F2D3A"/>
    <w:rsid w:val="002F2DB3"/>
    <w:rsid w:val="002F32E9"/>
    <w:rsid w:val="002F467B"/>
    <w:rsid w:val="002F4D07"/>
    <w:rsid w:val="002F5097"/>
    <w:rsid w:val="002F56FB"/>
    <w:rsid w:val="002F744C"/>
    <w:rsid w:val="002F7933"/>
    <w:rsid w:val="00300D54"/>
    <w:rsid w:val="00302B8C"/>
    <w:rsid w:val="003034F7"/>
    <w:rsid w:val="00305398"/>
    <w:rsid w:val="00305EF5"/>
    <w:rsid w:val="003069F6"/>
    <w:rsid w:val="0030758A"/>
    <w:rsid w:val="00307C57"/>
    <w:rsid w:val="00307CF6"/>
    <w:rsid w:val="003106D3"/>
    <w:rsid w:val="00311064"/>
    <w:rsid w:val="003111C6"/>
    <w:rsid w:val="00312A77"/>
    <w:rsid w:val="003142C4"/>
    <w:rsid w:val="00320E96"/>
    <w:rsid w:val="0032147D"/>
    <w:rsid w:val="003227A6"/>
    <w:rsid w:val="003232DF"/>
    <w:rsid w:val="003234FE"/>
    <w:rsid w:val="00323583"/>
    <w:rsid w:val="00323919"/>
    <w:rsid w:val="0032585B"/>
    <w:rsid w:val="00325884"/>
    <w:rsid w:val="00325A41"/>
    <w:rsid w:val="003260EF"/>
    <w:rsid w:val="0032756A"/>
    <w:rsid w:val="00327B93"/>
    <w:rsid w:val="00330D7D"/>
    <w:rsid w:val="003316A4"/>
    <w:rsid w:val="003325AA"/>
    <w:rsid w:val="00332D88"/>
    <w:rsid w:val="00333334"/>
    <w:rsid w:val="00333859"/>
    <w:rsid w:val="003339B9"/>
    <w:rsid w:val="00334132"/>
    <w:rsid w:val="003347FC"/>
    <w:rsid w:val="00334D86"/>
    <w:rsid w:val="00334DAA"/>
    <w:rsid w:val="0033589B"/>
    <w:rsid w:val="00335AEB"/>
    <w:rsid w:val="00335C05"/>
    <w:rsid w:val="00336331"/>
    <w:rsid w:val="003371B4"/>
    <w:rsid w:val="0033747A"/>
    <w:rsid w:val="00337B23"/>
    <w:rsid w:val="00340223"/>
    <w:rsid w:val="00340689"/>
    <w:rsid w:val="00340F18"/>
    <w:rsid w:val="00341474"/>
    <w:rsid w:val="00341B5B"/>
    <w:rsid w:val="0034221B"/>
    <w:rsid w:val="00342916"/>
    <w:rsid w:val="003433B0"/>
    <w:rsid w:val="00343DB8"/>
    <w:rsid w:val="00343FE6"/>
    <w:rsid w:val="00344F54"/>
    <w:rsid w:val="0034536F"/>
    <w:rsid w:val="00345B49"/>
    <w:rsid w:val="003461D8"/>
    <w:rsid w:val="0034719F"/>
    <w:rsid w:val="00347359"/>
    <w:rsid w:val="003477C1"/>
    <w:rsid w:val="0035075F"/>
    <w:rsid w:val="00352C2E"/>
    <w:rsid w:val="00352CCE"/>
    <w:rsid w:val="00353474"/>
    <w:rsid w:val="00354A80"/>
    <w:rsid w:val="00354B8A"/>
    <w:rsid w:val="003556F9"/>
    <w:rsid w:val="003559DA"/>
    <w:rsid w:val="00356521"/>
    <w:rsid w:val="003567C1"/>
    <w:rsid w:val="00356C81"/>
    <w:rsid w:val="00357D50"/>
    <w:rsid w:val="003601E8"/>
    <w:rsid w:val="00360416"/>
    <w:rsid w:val="00363CD0"/>
    <w:rsid w:val="00364284"/>
    <w:rsid w:val="00364332"/>
    <w:rsid w:val="0036450F"/>
    <w:rsid w:val="0036477B"/>
    <w:rsid w:val="00365BB2"/>
    <w:rsid w:val="00365D8E"/>
    <w:rsid w:val="00365DBE"/>
    <w:rsid w:val="003667BE"/>
    <w:rsid w:val="003673C9"/>
    <w:rsid w:val="00370D84"/>
    <w:rsid w:val="0037133E"/>
    <w:rsid w:val="00373222"/>
    <w:rsid w:val="003740C3"/>
    <w:rsid w:val="00374309"/>
    <w:rsid w:val="00374326"/>
    <w:rsid w:val="00374FF0"/>
    <w:rsid w:val="003750D4"/>
    <w:rsid w:val="003772AE"/>
    <w:rsid w:val="003772E6"/>
    <w:rsid w:val="00380BFB"/>
    <w:rsid w:val="003818A1"/>
    <w:rsid w:val="003827B5"/>
    <w:rsid w:val="003830EB"/>
    <w:rsid w:val="00383255"/>
    <w:rsid w:val="0038634F"/>
    <w:rsid w:val="0038693D"/>
    <w:rsid w:val="00386AB2"/>
    <w:rsid w:val="00386C4E"/>
    <w:rsid w:val="00387399"/>
    <w:rsid w:val="00387869"/>
    <w:rsid w:val="003926E2"/>
    <w:rsid w:val="00392C44"/>
    <w:rsid w:val="00393026"/>
    <w:rsid w:val="0039400A"/>
    <w:rsid w:val="00394BF6"/>
    <w:rsid w:val="003953F2"/>
    <w:rsid w:val="00395530"/>
    <w:rsid w:val="00395D4E"/>
    <w:rsid w:val="00396539"/>
    <w:rsid w:val="00396C7D"/>
    <w:rsid w:val="003A0933"/>
    <w:rsid w:val="003A0E61"/>
    <w:rsid w:val="003A17DA"/>
    <w:rsid w:val="003A1C32"/>
    <w:rsid w:val="003A1DA6"/>
    <w:rsid w:val="003A20C3"/>
    <w:rsid w:val="003A25A3"/>
    <w:rsid w:val="003A2C60"/>
    <w:rsid w:val="003A30F7"/>
    <w:rsid w:val="003A3866"/>
    <w:rsid w:val="003A4829"/>
    <w:rsid w:val="003A48DE"/>
    <w:rsid w:val="003A52BC"/>
    <w:rsid w:val="003A5638"/>
    <w:rsid w:val="003A566C"/>
    <w:rsid w:val="003A5DFC"/>
    <w:rsid w:val="003A7320"/>
    <w:rsid w:val="003A7629"/>
    <w:rsid w:val="003A776C"/>
    <w:rsid w:val="003A7D3A"/>
    <w:rsid w:val="003B0CD4"/>
    <w:rsid w:val="003B1819"/>
    <w:rsid w:val="003B1CF7"/>
    <w:rsid w:val="003B37D0"/>
    <w:rsid w:val="003B4565"/>
    <w:rsid w:val="003B4600"/>
    <w:rsid w:val="003B48C8"/>
    <w:rsid w:val="003B56D1"/>
    <w:rsid w:val="003B5B2F"/>
    <w:rsid w:val="003B5CE6"/>
    <w:rsid w:val="003B71EA"/>
    <w:rsid w:val="003B742D"/>
    <w:rsid w:val="003C00AE"/>
    <w:rsid w:val="003C027F"/>
    <w:rsid w:val="003C098F"/>
    <w:rsid w:val="003C1928"/>
    <w:rsid w:val="003C1F9A"/>
    <w:rsid w:val="003C2C29"/>
    <w:rsid w:val="003C3104"/>
    <w:rsid w:val="003C347F"/>
    <w:rsid w:val="003C4B21"/>
    <w:rsid w:val="003C6ACC"/>
    <w:rsid w:val="003C70E1"/>
    <w:rsid w:val="003D12CA"/>
    <w:rsid w:val="003D23C0"/>
    <w:rsid w:val="003D3280"/>
    <w:rsid w:val="003D39B1"/>
    <w:rsid w:val="003D3E05"/>
    <w:rsid w:val="003D4246"/>
    <w:rsid w:val="003D571C"/>
    <w:rsid w:val="003D58E3"/>
    <w:rsid w:val="003D7466"/>
    <w:rsid w:val="003D7DC4"/>
    <w:rsid w:val="003E09C0"/>
    <w:rsid w:val="003E1EA7"/>
    <w:rsid w:val="003E30C7"/>
    <w:rsid w:val="003E3755"/>
    <w:rsid w:val="003E3853"/>
    <w:rsid w:val="003E3D2A"/>
    <w:rsid w:val="003E4279"/>
    <w:rsid w:val="003E5657"/>
    <w:rsid w:val="003E565A"/>
    <w:rsid w:val="003E60D9"/>
    <w:rsid w:val="003E6321"/>
    <w:rsid w:val="003E63B2"/>
    <w:rsid w:val="003E732D"/>
    <w:rsid w:val="003E78A4"/>
    <w:rsid w:val="003F0404"/>
    <w:rsid w:val="003F05C0"/>
    <w:rsid w:val="003F07AA"/>
    <w:rsid w:val="003F1612"/>
    <w:rsid w:val="003F16D3"/>
    <w:rsid w:val="003F18E0"/>
    <w:rsid w:val="003F2142"/>
    <w:rsid w:val="003F255A"/>
    <w:rsid w:val="003F32CC"/>
    <w:rsid w:val="003F3B58"/>
    <w:rsid w:val="003F3DBD"/>
    <w:rsid w:val="003F4D00"/>
    <w:rsid w:val="003F5062"/>
    <w:rsid w:val="003F5231"/>
    <w:rsid w:val="003F5265"/>
    <w:rsid w:val="003F564E"/>
    <w:rsid w:val="003F5650"/>
    <w:rsid w:val="003F6C2B"/>
    <w:rsid w:val="003F7338"/>
    <w:rsid w:val="00400715"/>
    <w:rsid w:val="004014BD"/>
    <w:rsid w:val="00402101"/>
    <w:rsid w:val="004047C5"/>
    <w:rsid w:val="004060E7"/>
    <w:rsid w:val="00406646"/>
    <w:rsid w:val="00406DB7"/>
    <w:rsid w:val="00406FAC"/>
    <w:rsid w:val="00410D04"/>
    <w:rsid w:val="004129F7"/>
    <w:rsid w:val="0041456B"/>
    <w:rsid w:val="004145A8"/>
    <w:rsid w:val="00414FB0"/>
    <w:rsid w:val="004159EC"/>
    <w:rsid w:val="00415AD3"/>
    <w:rsid w:val="00415F6A"/>
    <w:rsid w:val="00420284"/>
    <w:rsid w:val="004208FD"/>
    <w:rsid w:val="00421948"/>
    <w:rsid w:val="00421C7C"/>
    <w:rsid w:val="00422866"/>
    <w:rsid w:val="00422F41"/>
    <w:rsid w:val="0042367E"/>
    <w:rsid w:val="00423882"/>
    <w:rsid w:val="00424B4F"/>
    <w:rsid w:val="00425447"/>
    <w:rsid w:val="00425DCB"/>
    <w:rsid w:val="0042670F"/>
    <w:rsid w:val="00426ABA"/>
    <w:rsid w:val="004279A1"/>
    <w:rsid w:val="004279E6"/>
    <w:rsid w:val="00427D87"/>
    <w:rsid w:val="004305D5"/>
    <w:rsid w:val="0043074B"/>
    <w:rsid w:val="00430C8C"/>
    <w:rsid w:val="004311BA"/>
    <w:rsid w:val="00431478"/>
    <w:rsid w:val="00431E0F"/>
    <w:rsid w:val="00433626"/>
    <w:rsid w:val="004337E3"/>
    <w:rsid w:val="004347A8"/>
    <w:rsid w:val="00435CAF"/>
    <w:rsid w:val="00435FAA"/>
    <w:rsid w:val="004402F4"/>
    <w:rsid w:val="0044031F"/>
    <w:rsid w:val="00441773"/>
    <w:rsid w:val="00441A0C"/>
    <w:rsid w:val="00442BAD"/>
    <w:rsid w:val="00443691"/>
    <w:rsid w:val="00443DDA"/>
    <w:rsid w:val="00445C95"/>
    <w:rsid w:val="00445D34"/>
    <w:rsid w:val="0044655C"/>
    <w:rsid w:val="004467D9"/>
    <w:rsid w:val="00446963"/>
    <w:rsid w:val="00446A0D"/>
    <w:rsid w:val="00446A3E"/>
    <w:rsid w:val="00446E6B"/>
    <w:rsid w:val="00447114"/>
    <w:rsid w:val="004472F8"/>
    <w:rsid w:val="0045019D"/>
    <w:rsid w:val="004528A7"/>
    <w:rsid w:val="004529C3"/>
    <w:rsid w:val="00455C4C"/>
    <w:rsid w:val="004562DE"/>
    <w:rsid w:val="00456D32"/>
    <w:rsid w:val="00456FD4"/>
    <w:rsid w:val="004604A0"/>
    <w:rsid w:val="00462171"/>
    <w:rsid w:val="00463072"/>
    <w:rsid w:val="0046362F"/>
    <w:rsid w:val="0046430C"/>
    <w:rsid w:val="004651E5"/>
    <w:rsid w:val="00466DD8"/>
    <w:rsid w:val="00466DE8"/>
    <w:rsid w:val="00467286"/>
    <w:rsid w:val="004672D0"/>
    <w:rsid w:val="00467F94"/>
    <w:rsid w:val="00467FEE"/>
    <w:rsid w:val="004700AE"/>
    <w:rsid w:val="004701DC"/>
    <w:rsid w:val="00470C7A"/>
    <w:rsid w:val="00471370"/>
    <w:rsid w:val="004713D7"/>
    <w:rsid w:val="00471FC1"/>
    <w:rsid w:val="004722DA"/>
    <w:rsid w:val="004728AC"/>
    <w:rsid w:val="00472DEB"/>
    <w:rsid w:val="004737BB"/>
    <w:rsid w:val="00473B83"/>
    <w:rsid w:val="00474A15"/>
    <w:rsid w:val="00474AB0"/>
    <w:rsid w:val="00476614"/>
    <w:rsid w:val="00476F3D"/>
    <w:rsid w:val="00477818"/>
    <w:rsid w:val="00477CB2"/>
    <w:rsid w:val="00481232"/>
    <w:rsid w:val="00481497"/>
    <w:rsid w:val="00482922"/>
    <w:rsid w:val="00482D9B"/>
    <w:rsid w:val="004833C0"/>
    <w:rsid w:val="004836A2"/>
    <w:rsid w:val="004841D0"/>
    <w:rsid w:val="00486013"/>
    <w:rsid w:val="00487050"/>
    <w:rsid w:val="004879F5"/>
    <w:rsid w:val="00487D35"/>
    <w:rsid w:val="00487F41"/>
    <w:rsid w:val="00490912"/>
    <w:rsid w:val="00491C89"/>
    <w:rsid w:val="00491F0B"/>
    <w:rsid w:val="00492382"/>
    <w:rsid w:val="00494954"/>
    <w:rsid w:val="00496CF5"/>
    <w:rsid w:val="00497050"/>
    <w:rsid w:val="004A08E8"/>
    <w:rsid w:val="004A1559"/>
    <w:rsid w:val="004A3107"/>
    <w:rsid w:val="004A4530"/>
    <w:rsid w:val="004A51E1"/>
    <w:rsid w:val="004A5535"/>
    <w:rsid w:val="004A598D"/>
    <w:rsid w:val="004A5EF6"/>
    <w:rsid w:val="004A6BE4"/>
    <w:rsid w:val="004A72EE"/>
    <w:rsid w:val="004A7762"/>
    <w:rsid w:val="004B04B6"/>
    <w:rsid w:val="004B11BC"/>
    <w:rsid w:val="004B1352"/>
    <w:rsid w:val="004B15B2"/>
    <w:rsid w:val="004B1A1B"/>
    <w:rsid w:val="004B1BCB"/>
    <w:rsid w:val="004B2276"/>
    <w:rsid w:val="004B26D6"/>
    <w:rsid w:val="004B2742"/>
    <w:rsid w:val="004B297B"/>
    <w:rsid w:val="004B35E2"/>
    <w:rsid w:val="004B3FF9"/>
    <w:rsid w:val="004B4314"/>
    <w:rsid w:val="004B4462"/>
    <w:rsid w:val="004B4BB6"/>
    <w:rsid w:val="004B4F4A"/>
    <w:rsid w:val="004B5747"/>
    <w:rsid w:val="004B57BD"/>
    <w:rsid w:val="004B5D16"/>
    <w:rsid w:val="004B6155"/>
    <w:rsid w:val="004B635B"/>
    <w:rsid w:val="004B7686"/>
    <w:rsid w:val="004B7C1E"/>
    <w:rsid w:val="004C0956"/>
    <w:rsid w:val="004C1293"/>
    <w:rsid w:val="004C3F10"/>
    <w:rsid w:val="004C41A8"/>
    <w:rsid w:val="004C428E"/>
    <w:rsid w:val="004C5DD5"/>
    <w:rsid w:val="004C6B97"/>
    <w:rsid w:val="004C72D7"/>
    <w:rsid w:val="004C77BE"/>
    <w:rsid w:val="004C7B3E"/>
    <w:rsid w:val="004D091C"/>
    <w:rsid w:val="004D0D50"/>
    <w:rsid w:val="004D1DF4"/>
    <w:rsid w:val="004D3410"/>
    <w:rsid w:val="004D4332"/>
    <w:rsid w:val="004D582D"/>
    <w:rsid w:val="004D5B90"/>
    <w:rsid w:val="004D5FDB"/>
    <w:rsid w:val="004D7F65"/>
    <w:rsid w:val="004E01B1"/>
    <w:rsid w:val="004E1A03"/>
    <w:rsid w:val="004E1DBE"/>
    <w:rsid w:val="004E2152"/>
    <w:rsid w:val="004E34F6"/>
    <w:rsid w:val="004E3938"/>
    <w:rsid w:val="004E52DA"/>
    <w:rsid w:val="004E53A0"/>
    <w:rsid w:val="004E592E"/>
    <w:rsid w:val="004E5B7B"/>
    <w:rsid w:val="004E7249"/>
    <w:rsid w:val="004E7260"/>
    <w:rsid w:val="004F0BD7"/>
    <w:rsid w:val="004F0F28"/>
    <w:rsid w:val="004F0F57"/>
    <w:rsid w:val="004F13EF"/>
    <w:rsid w:val="004F1E62"/>
    <w:rsid w:val="004F2827"/>
    <w:rsid w:val="004F2C21"/>
    <w:rsid w:val="004F2ED0"/>
    <w:rsid w:val="004F2F64"/>
    <w:rsid w:val="004F35DD"/>
    <w:rsid w:val="004F3FA5"/>
    <w:rsid w:val="004F4C2D"/>
    <w:rsid w:val="004F548D"/>
    <w:rsid w:val="004F65B7"/>
    <w:rsid w:val="004F6865"/>
    <w:rsid w:val="004F6D8F"/>
    <w:rsid w:val="004F7AF1"/>
    <w:rsid w:val="004F7FF6"/>
    <w:rsid w:val="00502654"/>
    <w:rsid w:val="00503039"/>
    <w:rsid w:val="0050344B"/>
    <w:rsid w:val="00504067"/>
    <w:rsid w:val="00504BD6"/>
    <w:rsid w:val="005053C5"/>
    <w:rsid w:val="005054A0"/>
    <w:rsid w:val="00505998"/>
    <w:rsid w:val="00505A42"/>
    <w:rsid w:val="00505B9A"/>
    <w:rsid w:val="0050661C"/>
    <w:rsid w:val="00506837"/>
    <w:rsid w:val="005069AA"/>
    <w:rsid w:val="0050743D"/>
    <w:rsid w:val="00510242"/>
    <w:rsid w:val="00510CA8"/>
    <w:rsid w:val="00511543"/>
    <w:rsid w:val="00512D4E"/>
    <w:rsid w:val="00514059"/>
    <w:rsid w:val="00514193"/>
    <w:rsid w:val="0051446E"/>
    <w:rsid w:val="00514EEE"/>
    <w:rsid w:val="00515E4F"/>
    <w:rsid w:val="00517585"/>
    <w:rsid w:val="005175AB"/>
    <w:rsid w:val="005178CF"/>
    <w:rsid w:val="005202DF"/>
    <w:rsid w:val="005213A2"/>
    <w:rsid w:val="00522673"/>
    <w:rsid w:val="00522E0F"/>
    <w:rsid w:val="00523C81"/>
    <w:rsid w:val="00524020"/>
    <w:rsid w:val="0052474F"/>
    <w:rsid w:val="00526975"/>
    <w:rsid w:val="0053030D"/>
    <w:rsid w:val="005315EA"/>
    <w:rsid w:val="005318A5"/>
    <w:rsid w:val="005324F3"/>
    <w:rsid w:val="0053272C"/>
    <w:rsid w:val="005330CA"/>
    <w:rsid w:val="00533EB0"/>
    <w:rsid w:val="00534200"/>
    <w:rsid w:val="00534278"/>
    <w:rsid w:val="005342D2"/>
    <w:rsid w:val="00534DF2"/>
    <w:rsid w:val="00535B85"/>
    <w:rsid w:val="00537102"/>
    <w:rsid w:val="005371E3"/>
    <w:rsid w:val="005403FF"/>
    <w:rsid w:val="005414F2"/>
    <w:rsid w:val="00542889"/>
    <w:rsid w:val="00543031"/>
    <w:rsid w:val="005437CC"/>
    <w:rsid w:val="00543837"/>
    <w:rsid w:val="00546678"/>
    <w:rsid w:val="005466A2"/>
    <w:rsid w:val="00546AF7"/>
    <w:rsid w:val="00550166"/>
    <w:rsid w:val="005501C7"/>
    <w:rsid w:val="00550292"/>
    <w:rsid w:val="00550E8D"/>
    <w:rsid w:val="0055123C"/>
    <w:rsid w:val="00553747"/>
    <w:rsid w:val="00553F23"/>
    <w:rsid w:val="00554519"/>
    <w:rsid w:val="00554E01"/>
    <w:rsid w:val="00556DDA"/>
    <w:rsid w:val="00560C58"/>
    <w:rsid w:val="005611F6"/>
    <w:rsid w:val="0056154C"/>
    <w:rsid w:val="005618FC"/>
    <w:rsid w:val="00565993"/>
    <w:rsid w:val="00566337"/>
    <w:rsid w:val="00566509"/>
    <w:rsid w:val="005670A3"/>
    <w:rsid w:val="005700FE"/>
    <w:rsid w:val="0057099B"/>
    <w:rsid w:val="005717F9"/>
    <w:rsid w:val="00571D00"/>
    <w:rsid w:val="005720ED"/>
    <w:rsid w:val="0057232A"/>
    <w:rsid w:val="00573A21"/>
    <w:rsid w:val="00573A5B"/>
    <w:rsid w:val="00573CC6"/>
    <w:rsid w:val="00573CE9"/>
    <w:rsid w:val="005745B5"/>
    <w:rsid w:val="0057510F"/>
    <w:rsid w:val="00575D6E"/>
    <w:rsid w:val="00576F63"/>
    <w:rsid w:val="00580128"/>
    <w:rsid w:val="005801E4"/>
    <w:rsid w:val="005805C9"/>
    <w:rsid w:val="00580C3E"/>
    <w:rsid w:val="0058217F"/>
    <w:rsid w:val="005822DD"/>
    <w:rsid w:val="0058279D"/>
    <w:rsid w:val="00582A92"/>
    <w:rsid w:val="00582FA8"/>
    <w:rsid w:val="00585414"/>
    <w:rsid w:val="00587546"/>
    <w:rsid w:val="00590439"/>
    <w:rsid w:val="00591FBC"/>
    <w:rsid w:val="00593767"/>
    <w:rsid w:val="005938CD"/>
    <w:rsid w:val="00593A28"/>
    <w:rsid w:val="0059447B"/>
    <w:rsid w:val="00594C16"/>
    <w:rsid w:val="0059586C"/>
    <w:rsid w:val="005969FE"/>
    <w:rsid w:val="00597190"/>
    <w:rsid w:val="0059786B"/>
    <w:rsid w:val="00597D46"/>
    <w:rsid w:val="005A06A6"/>
    <w:rsid w:val="005A0D50"/>
    <w:rsid w:val="005A1291"/>
    <w:rsid w:val="005A2E2B"/>
    <w:rsid w:val="005A3F2F"/>
    <w:rsid w:val="005A44FE"/>
    <w:rsid w:val="005A4655"/>
    <w:rsid w:val="005A51F3"/>
    <w:rsid w:val="005A5896"/>
    <w:rsid w:val="005A6A73"/>
    <w:rsid w:val="005A6C38"/>
    <w:rsid w:val="005A6E73"/>
    <w:rsid w:val="005A746F"/>
    <w:rsid w:val="005A7629"/>
    <w:rsid w:val="005A7673"/>
    <w:rsid w:val="005A7C7C"/>
    <w:rsid w:val="005A7E1B"/>
    <w:rsid w:val="005B0445"/>
    <w:rsid w:val="005B1173"/>
    <w:rsid w:val="005B14A7"/>
    <w:rsid w:val="005B1C73"/>
    <w:rsid w:val="005B1DA1"/>
    <w:rsid w:val="005B1DBD"/>
    <w:rsid w:val="005B249C"/>
    <w:rsid w:val="005B2B1E"/>
    <w:rsid w:val="005B3CFD"/>
    <w:rsid w:val="005B422C"/>
    <w:rsid w:val="005B4490"/>
    <w:rsid w:val="005B4585"/>
    <w:rsid w:val="005B556F"/>
    <w:rsid w:val="005B5B29"/>
    <w:rsid w:val="005B6277"/>
    <w:rsid w:val="005B6B8D"/>
    <w:rsid w:val="005B74E9"/>
    <w:rsid w:val="005B77A8"/>
    <w:rsid w:val="005C0A23"/>
    <w:rsid w:val="005C1016"/>
    <w:rsid w:val="005C1658"/>
    <w:rsid w:val="005C35BC"/>
    <w:rsid w:val="005C3E03"/>
    <w:rsid w:val="005C4365"/>
    <w:rsid w:val="005C4393"/>
    <w:rsid w:val="005C47C2"/>
    <w:rsid w:val="005C51EE"/>
    <w:rsid w:val="005C57A4"/>
    <w:rsid w:val="005C5C82"/>
    <w:rsid w:val="005C6A1D"/>
    <w:rsid w:val="005C6CD4"/>
    <w:rsid w:val="005C78C1"/>
    <w:rsid w:val="005C78F7"/>
    <w:rsid w:val="005D07EB"/>
    <w:rsid w:val="005D128F"/>
    <w:rsid w:val="005D14F1"/>
    <w:rsid w:val="005D16FE"/>
    <w:rsid w:val="005D19B9"/>
    <w:rsid w:val="005D1C43"/>
    <w:rsid w:val="005D2A39"/>
    <w:rsid w:val="005D3DC6"/>
    <w:rsid w:val="005D3DEA"/>
    <w:rsid w:val="005D438B"/>
    <w:rsid w:val="005D4807"/>
    <w:rsid w:val="005D503F"/>
    <w:rsid w:val="005D516C"/>
    <w:rsid w:val="005D64BE"/>
    <w:rsid w:val="005D69F3"/>
    <w:rsid w:val="005D6BF3"/>
    <w:rsid w:val="005D75DE"/>
    <w:rsid w:val="005E0F7A"/>
    <w:rsid w:val="005E2026"/>
    <w:rsid w:val="005E3313"/>
    <w:rsid w:val="005E41D4"/>
    <w:rsid w:val="005E45A5"/>
    <w:rsid w:val="005E56EA"/>
    <w:rsid w:val="005E5C17"/>
    <w:rsid w:val="005E60BC"/>
    <w:rsid w:val="005E67B4"/>
    <w:rsid w:val="005E6F63"/>
    <w:rsid w:val="005F06C6"/>
    <w:rsid w:val="005F0B2F"/>
    <w:rsid w:val="005F0ECF"/>
    <w:rsid w:val="005F1157"/>
    <w:rsid w:val="005F11C3"/>
    <w:rsid w:val="005F21E8"/>
    <w:rsid w:val="005F236B"/>
    <w:rsid w:val="005F258F"/>
    <w:rsid w:val="005F3082"/>
    <w:rsid w:val="005F336D"/>
    <w:rsid w:val="005F3968"/>
    <w:rsid w:val="005F438A"/>
    <w:rsid w:val="005F4710"/>
    <w:rsid w:val="005F4EB7"/>
    <w:rsid w:val="005F5AB0"/>
    <w:rsid w:val="005F653D"/>
    <w:rsid w:val="005F6A95"/>
    <w:rsid w:val="005F779C"/>
    <w:rsid w:val="006018D8"/>
    <w:rsid w:val="00603209"/>
    <w:rsid w:val="0060337F"/>
    <w:rsid w:val="00603908"/>
    <w:rsid w:val="00604767"/>
    <w:rsid w:val="00604ABD"/>
    <w:rsid w:val="00604AEB"/>
    <w:rsid w:val="00604F08"/>
    <w:rsid w:val="00605214"/>
    <w:rsid w:val="0060690C"/>
    <w:rsid w:val="0060770F"/>
    <w:rsid w:val="00611440"/>
    <w:rsid w:val="00611480"/>
    <w:rsid w:val="00612651"/>
    <w:rsid w:val="00612F1A"/>
    <w:rsid w:val="006132F2"/>
    <w:rsid w:val="0061347D"/>
    <w:rsid w:val="00613A2B"/>
    <w:rsid w:val="00614774"/>
    <w:rsid w:val="006147D6"/>
    <w:rsid w:val="00615BF6"/>
    <w:rsid w:val="0061612B"/>
    <w:rsid w:val="00616BB1"/>
    <w:rsid w:val="00616C7F"/>
    <w:rsid w:val="00617E75"/>
    <w:rsid w:val="00620A26"/>
    <w:rsid w:val="00621391"/>
    <w:rsid w:val="00622D0A"/>
    <w:rsid w:val="00623449"/>
    <w:rsid w:val="00623716"/>
    <w:rsid w:val="00625632"/>
    <w:rsid w:val="0063022A"/>
    <w:rsid w:val="00630C15"/>
    <w:rsid w:val="00631C45"/>
    <w:rsid w:val="006321E4"/>
    <w:rsid w:val="00632C05"/>
    <w:rsid w:val="00633579"/>
    <w:rsid w:val="00633BA1"/>
    <w:rsid w:val="00634ABE"/>
    <w:rsid w:val="006354D9"/>
    <w:rsid w:val="00635959"/>
    <w:rsid w:val="0063655F"/>
    <w:rsid w:val="00636713"/>
    <w:rsid w:val="00640982"/>
    <w:rsid w:val="00640C9B"/>
    <w:rsid w:val="00640C9E"/>
    <w:rsid w:val="0064129B"/>
    <w:rsid w:val="00641C2E"/>
    <w:rsid w:val="00642093"/>
    <w:rsid w:val="0064240B"/>
    <w:rsid w:val="00642FEE"/>
    <w:rsid w:val="006431C2"/>
    <w:rsid w:val="00643435"/>
    <w:rsid w:val="00643497"/>
    <w:rsid w:val="00644450"/>
    <w:rsid w:val="00644464"/>
    <w:rsid w:val="00645084"/>
    <w:rsid w:val="00645AF9"/>
    <w:rsid w:val="00645FA5"/>
    <w:rsid w:val="00646121"/>
    <w:rsid w:val="0064679B"/>
    <w:rsid w:val="00647E0C"/>
    <w:rsid w:val="00647EE1"/>
    <w:rsid w:val="006501D2"/>
    <w:rsid w:val="00650AF0"/>
    <w:rsid w:val="00651C71"/>
    <w:rsid w:val="0065230A"/>
    <w:rsid w:val="0065259C"/>
    <w:rsid w:val="00654475"/>
    <w:rsid w:val="006544C3"/>
    <w:rsid w:val="00655939"/>
    <w:rsid w:val="00656065"/>
    <w:rsid w:val="006567EB"/>
    <w:rsid w:val="00657001"/>
    <w:rsid w:val="006576A5"/>
    <w:rsid w:val="006578F8"/>
    <w:rsid w:val="0066130D"/>
    <w:rsid w:val="00662690"/>
    <w:rsid w:val="00662DD3"/>
    <w:rsid w:val="00663018"/>
    <w:rsid w:val="00663730"/>
    <w:rsid w:val="0066396F"/>
    <w:rsid w:val="00663A96"/>
    <w:rsid w:val="00664486"/>
    <w:rsid w:val="00664980"/>
    <w:rsid w:val="00664A55"/>
    <w:rsid w:val="006658C8"/>
    <w:rsid w:val="00665EC3"/>
    <w:rsid w:val="00665ED4"/>
    <w:rsid w:val="00666B3F"/>
    <w:rsid w:val="00666B67"/>
    <w:rsid w:val="006670EE"/>
    <w:rsid w:val="00667522"/>
    <w:rsid w:val="00667C92"/>
    <w:rsid w:val="00671036"/>
    <w:rsid w:val="00671B8D"/>
    <w:rsid w:val="006720F5"/>
    <w:rsid w:val="0067378F"/>
    <w:rsid w:val="00673DD1"/>
    <w:rsid w:val="006749BC"/>
    <w:rsid w:val="00675672"/>
    <w:rsid w:val="00675A5E"/>
    <w:rsid w:val="00676492"/>
    <w:rsid w:val="006765FD"/>
    <w:rsid w:val="006776FB"/>
    <w:rsid w:val="00677E90"/>
    <w:rsid w:val="006801C2"/>
    <w:rsid w:val="00681C53"/>
    <w:rsid w:val="00682C77"/>
    <w:rsid w:val="00682E96"/>
    <w:rsid w:val="00682F4A"/>
    <w:rsid w:val="00682FEC"/>
    <w:rsid w:val="00683506"/>
    <w:rsid w:val="0068375F"/>
    <w:rsid w:val="00683D7A"/>
    <w:rsid w:val="00685615"/>
    <w:rsid w:val="0068765C"/>
    <w:rsid w:val="00687B2C"/>
    <w:rsid w:val="006902E3"/>
    <w:rsid w:val="00691D7E"/>
    <w:rsid w:val="00692A47"/>
    <w:rsid w:val="00692F09"/>
    <w:rsid w:val="00693BE2"/>
    <w:rsid w:val="0069547C"/>
    <w:rsid w:val="00695B3F"/>
    <w:rsid w:val="00696EA7"/>
    <w:rsid w:val="0069724A"/>
    <w:rsid w:val="006A0EC2"/>
    <w:rsid w:val="006A1ECE"/>
    <w:rsid w:val="006A211E"/>
    <w:rsid w:val="006A3D86"/>
    <w:rsid w:val="006A41D5"/>
    <w:rsid w:val="006A451D"/>
    <w:rsid w:val="006A4CE7"/>
    <w:rsid w:val="006A506C"/>
    <w:rsid w:val="006A5564"/>
    <w:rsid w:val="006A683F"/>
    <w:rsid w:val="006A6BE2"/>
    <w:rsid w:val="006A6E95"/>
    <w:rsid w:val="006A76BA"/>
    <w:rsid w:val="006A7F6A"/>
    <w:rsid w:val="006B084B"/>
    <w:rsid w:val="006B369C"/>
    <w:rsid w:val="006B4FFA"/>
    <w:rsid w:val="006B569B"/>
    <w:rsid w:val="006B56B0"/>
    <w:rsid w:val="006B584E"/>
    <w:rsid w:val="006B5A40"/>
    <w:rsid w:val="006B61A1"/>
    <w:rsid w:val="006B63E4"/>
    <w:rsid w:val="006B7549"/>
    <w:rsid w:val="006C0416"/>
    <w:rsid w:val="006C05E5"/>
    <w:rsid w:val="006C1962"/>
    <w:rsid w:val="006C2FF5"/>
    <w:rsid w:val="006C34D2"/>
    <w:rsid w:val="006C4610"/>
    <w:rsid w:val="006C4836"/>
    <w:rsid w:val="006C54EE"/>
    <w:rsid w:val="006C5B81"/>
    <w:rsid w:val="006C5B9E"/>
    <w:rsid w:val="006C5CF1"/>
    <w:rsid w:val="006C5F60"/>
    <w:rsid w:val="006C603F"/>
    <w:rsid w:val="006C6762"/>
    <w:rsid w:val="006C692D"/>
    <w:rsid w:val="006C6FFF"/>
    <w:rsid w:val="006C73AB"/>
    <w:rsid w:val="006C7437"/>
    <w:rsid w:val="006C7608"/>
    <w:rsid w:val="006C7B90"/>
    <w:rsid w:val="006C7EFC"/>
    <w:rsid w:val="006D0281"/>
    <w:rsid w:val="006D048B"/>
    <w:rsid w:val="006D073C"/>
    <w:rsid w:val="006D0906"/>
    <w:rsid w:val="006D0C0A"/>
    <w:rsid w:val="006D146C"/>
    <w:rsid w:val="006D15C1"/>
    <w:rsid w:val="006D170A"/>
    <w:rsid w:val="006D220E"/>
    <w:rsid w:val="006D316C"/>
    <w:rsid w:val="006D349C"/>
    <w:rsid w:val="006D36D7"/>
    <w:rsid w:val="006D4ADC"/>
    <w:rsid w:val="006D5327"/>
    <w:rsid w:val="006D5544"/>
    <w:rsid w:val="006D5678"/>
    <w:rsid w:val="006D5696"/>
    <w:rsid w:val="006D6403"/>
    <w:rsid w:val="006D6E45"/>
    <w:rsid w:val="006D77F8"/>
    <w:rsid w:val="006E07B5"/>
    <w:rsid w:val="006E186E"/>
    <w:rsid w:val="006E3AB7"/>
    <w:rsid w:val="006E3E5D"/>
    <w:rsid w:val="006E48F2"/>
    <w:rsid w:val="006E5C6F"/>
    <w:rsid w:val="006E6345"/>
    <w:rsid w:val="006E6B93"/>
    <w:rsid w:val="006E6EDE"/>
    <w:rsid w:val="006E7450"/>
    <w:rsid w:val="006F06DA"/>
    <w:rsid w:val="006F0E29"/>
    <w:rsid w:val="006F13AD"/>
    <w:rsid w:val="006F1455"/>
    <w:rsid w:val="006F1A50"/>
    <w:rsid w:val="006F24E6"/>
    <w:rsid w:val="006F38FD"/>
    <w:rsid w:val="006F3A90"/>
    <w:rsid w:val="006F3EC4"/>
    <w:rsid w:val="006F3FB7"/>
    <w:rsid w:val="006F4202"/>
    <w:rsid w:val="006F66F4"/>
    <w:rsid w:val="006F6761"/>
    <w:rsid w:val="006F6C37"/>
    <w:rsid w:val="0070065F"/>
    <w:rsid w:val="007008FB"/>
    <w:rsid w:val="00700BC0"/>
    <w:rsid w:val="00702E75"/>
    <w:rsid w:val="00703870"/>
    <w:rsid w:val="00703F61"/>
    <w:rsid w:val="00704920"/>
    <w:rsid w:val="00704B01"/>
    <w:rsid w:val="00704CE8"/>
    <w:rsid w:val="007058E4"/>
    <w:rsid w:val="00705937"/>
    <w:rsid w:val="00706802"/>
    <w:rsid w:val="007071AE"/>
    <w:rsid w:val="0070732E"/>
    <w:rsid w:val="007073A6"/>
    <w:rsid w:val="00707BE3"/>
    <w:rsid w:val="00710221"/>
    <w:rsid w:val="00711F04"/>
    <w:rsid w:val="00711FD2"/>
    <w:rsid w:val="007130E7"/>
    <w:rsid w:val="0071362B"/>
    <w:rsid w:val="00714ADC"/>
    <w:rsid w:val="00715627"/>
    <w:rsid w:val="00715A61"/>
    <w:rsid w:val="00715CA7"/>
    <w:rsid w:val="00715D22"/>
    <w:rsid w:val="00716294"/>
    <w:rsid w:val="007163EF"/>
    <w:rsid w:val="007166A5"/>
    <w:rsid w:val="007168A1"/>
    <w:rsid w:val="00716DE4"/>
    <w:rsid w:val="00716E1A"/>
    <w:rsid w:val="00717033"/>
    <w:rsid w:val="007178EE"/>
    <w:rsid w:val="00717FF8"/>
    <w:rsid w:val="007202DA"/>
    <w:rsid w:val="00721A0A"/>
    <w:rsid w:val="00721D32"/>
    <w:rsid w:val="00722222"/>
    <w:rsid w:val="0072249E"/>
    <w:rsid w:val="00722AEB"/>
    <w:rsid w:val="00722CF6"/>
    <w:rsid w:val="00722EAE"/>
    <w:rsid w:val="007232C5"/>
    <w:rsid w:val="00724ABB"/>
    <w:rsid w:val="00726097"/>
    <w:rsid w:val="007269CE"/>
    <w:rsid w:val="00726DA8"/>
    <w:rsid w:val="007274A7"/>
    <w:rsid w:val="00727724"/>
    <w:rsid w:val="00727A1A"/>
    <w:rsid w:val="007300B3"/>
    <w:rsid w:val="007305F2"/>
    <w:rsid w:val="00730F1B"/>
    <w:rsid w:val="00732434"/>
    <w:rsid w:val="007333EA"/>
    <w:rsid w:val="00733FCA"/>
    <w:rsid w:val="007346AD"/>
    <w:rsid w:val="007358E9"/>
    <w:rsid w:val="007362CD"/>
    <w:rsid w:val="0073702D"/>
    <w:rsid w:val="00737035"/>
    <w:rsid w:val="007373A3"/>
    <w:rsid w:val="00737C1F"/>
    <w:rsid w:val="00737D2E"/>
    <w:rsid w:val="007406AD"/>
    <w:rsid w:val="00741D57"/>
    <w:rsid w:val="00741FB1"/>
    <w:rsid w:val="0074250B"/>
    <w:rsid w:val="00742F24"/>
    <w:rsid w:val="00744D76"/>
    <w:rsid w:val="00744E56"/>
    <w:rsid w:val="007450B5"/>
    <w:rsid w:val="00745160"/>
    <w:rsid w:val="0074620B"/>
    <w:rsid w:val="00747812"/>
    <w:rsid w:val="00747E39"/>
    <w:rsid w:val="007514C1"/>
    <w:rsid w:val="00751CDD"/>
    <w:rsid w:val="0075253A"/>
    <w:rsid w:val="0075327B"/>
    <w:rsid w:val="00753DAD"/>
    <w:rsid w:val="0075429E"/>
    <w:rsid w:val="00754BBF"/>
    <w:rsid w:val="00755574"/>
    <w:rsid w:val="00755606"/>
    <w:rsid w:val="00755B5B"/>
    <w:rsid w:val="00756586"/>
    <w:rsid w:val="00757D8D"/>
    <w:rsid w:val="00757F79"/>
    <w:rsid w:val="007613BC"/>
    <w:rsid w:val="0076143C"/>
    <w:rsid w:val="007614B7"/>
    <w:rsid w:val="00761670"/>
    <w:rsid w:val="00762293"/>
    <w:rsid w:val="007635C3"/>
    <w:rsid w:val="0076446C"/>
    <w:rsid w:val="00764837"/>
    <w:rsid w:val="00764EBF"/>
    <w:rsid w:val="0076510C"/>
    <w:rsid w:val="00765E6C"/>
    <w:rsid w:val="00765F06"/>
    <w:rsid w:val="00767742"/>
    <w:rsid w:val="0077042D"/>
    <w:rsid w:val="007708AA"/>
    <w:rsid w:val="0077185A"/>
    <w:rsid w:val="00773C32"/>
    <w:rsid w:val="00774C81"/>
    <w:rsid w:val="00775D83"/>
    <w:rsid w:val="00775F05"/>
    <w:rsid w:val="007762CA"/>
    <w:rsid w:val="00776E46"/>
    <w:rsid w:val="007771E5"/>
    <w:rsid w:val="007806E4"/>
    <w:rsid w:val="0078121F"/>
    <w:rsid w:val="007815ED"/>
    <w:rsid w:val="00781988"/>
    <w:rsid w:val="00781EC1"/>
    <w:rsid w:val="0078234D"/>
    <w:rsid w:val="00782DF2"/>
    <w:rsid w:val="00782E7E"/>
    <w:rsid w:val="00784309"/>
    <w:rsid w:val="00784BBE"/>
    <w:rsid w:val="00784DD6"/>
    <w:rsid w:val="007850F7"/>
    <w:rsid w:val="00785C4A"/>
    <w:rsid w:val="007864A0"/>
    <w:rsid w:val="007866AC"/>
    <w:rsid w:val="00787359"/>
    <w:rsid w:val="00787434"/>
    <w:rsid w:val="00787804"/>
    <w:rsid w:val="0079037C"/>
    <w:rsid w:val="00790B93"/>
    <w:rsid w:val="00790C2D"/>
    <w:rsid w:val="00790FDA"/>
    <w:rsid w:val="00791509"/>
    <w:rsid w:val="00791577"/>
    <w:rsid w:val="0079288A"/>
    <w:rsid w:val="00793A4A"/>
    <w:rsid w:val="00794807"/>
    <w:rsid w:val="00795387"/>
    <w:rsid w:val="0079595A"/>
    <w:rsid w:val="00796349"/>
    <w:rsid w:val="0079661A"/>
    <w:rsid w:val="00796656"/>
    <w:rsid w:val="007968AA"/>
    <w:rsid w:val="0079705C"/>
    <w:rsid w:val="007A07CD"/>
    <w:rsid w:val="007A1360"/>
    <w:rsid w:val="007A1E72"/>
    <w:rsid w:val="007A1F0D"/>
    <w:rsid w:val="007A2303"/>
    <w:rsid w:val="007A2563"/>
    <w:rsid w:val="007A2DC3"/>
    <w:rsid w:val="007A329F"/>
    <w:rsid w:val="007A36FF"/>
    <w:rsid w:val="007A3953"/>
    <w:rsid w:val="007A3BDC"/>
    <w:rsid w:val="007A3D28"/>
    <w:rsid w:val="007A46D8"/>
    <w:rsid w:val="007A4E0C"/>
    <w:rsid w:val="007A50D7"/>
    <w:rsid w:val="007A5340"/>
    <w:rsid w:val="007A5681"/>
    <w:rsid w:val="007A5D07"/>
    <w:rsid w:val="007A6692"/>
    <w:rsid w:val="007B0457"/>
    <w:rsid w:val="007B05DC"/>
    <w:rsid w:val="007B0987"/>
    <w:rsid w:val="007B1B39"/>
    <w:rsid w:val="007B1EEC"/>
    <w:rsid w:val="007B2827"/>
    <w:rsid w:val="007B3E78"/>
    <w:rsid w:val="007B5270"/>
    <w:rsid w:val="007B5BD2"/>
    <w:rsid w:val="007B5D45"/>
    <w:rsid w:val="007B5DF9"/>
    <w:rsid w:val="007B6793"/>
    <w:rsid w:val="007B766C"/>
    <w:rsid w:val="007B7DFF"/>
    <w:rsid w:val="007C06C8"/>
    <w:rsid w:val="007C0D12"/>
    <w:rsid w:val="007C1D23"/>
    <w:rsid w:val="007C3BA4"/>
    <w:rsid w:val="007C401D"/>
    <w:rsid w:val="007C5C88"/>
    <w:rsid w:val="007C69C2"/>
    <w:rsid w:val="007C6C95"/>
    <w:rsid w:val="007C6CA0"/>
    <w:rsid w:val="007C7942"/>
    <w:rsid w:val="007D092F"/>
    <w:rsid w:val="007D0E84"/>
    <w:rsid w:val="007D0F87"/>
    <w:rsid w:val="007D1072"/>
    <w:rsid w:val="007D20C7"/>
    <w:rsid w:val="007D2492"/>
    <w:rsid w:val="007D2958"/>
    <w:rsid w:val="007D2B52"/>
    <w:rsid w:val="007D2DDD"/>
    <w:rsid w:val="007D2FB5"/>
    <w:rsid w:val="007D4C56"/>
    <w:rsid w:val="007D56CC"/>
    <w:rsid w:val="007D57B9"/>
    <w:rsid w:val="007D6ADC"/>
    <w:rsid w:val="007D7AD6"/>
    <w:rsid w:val="007D7E2D"/>
    <w:rsid w:val="007E0813"/>
    <w:rsid w:val="007E2780"/>
    <w:rsid w:val="007E37D2"/>
    <w:rsid w:val="007E49F4"/>
    <w:rsid w:val="007E51B1"/>
    <w:rsid w:val="007E5651"/>
    <w:rsid w:val="007E6521"/>
    <w:rsid w:val="007E68A3"/>
    <w:rsid w:val="007E6A72"/>
    <w:rsid w:val="007E7464"/>
    <w:rsid w:val="007F00B9"/>
    <w:rsid w:val="007F0C71"/>
    <w:rsid w:val="007F0F28"/>
    <w:rsid w:val="007F1730"/>
    <w:rsid w:val="007F176B"/>
    <w:rsid w:val="007F1B14"/>
    <w:rsid w:val="007F1F09"/>
    <w:rsid w:val="007F2BFB"/>
    <w:rsid w:val="007F2E3C"/>
    <w:rsid w:val="007F3B16"/>
    <w:rsid w:val="007F3EFC"/>
    <w:rsid w:val="007F44ED"/>
    <w:rsid w:val="007F4517"/>
    <w:rsid w:val="007F49CB"/>
    <w:rsid w:val="007F5578"/>
    <w:rsid w:val="007F5860"/>
    <w:rsid w:val="007F6233"/>
    <w:rsid w:val="007F676E"/>
    <w:rsid w:val="007F7526"/>
    <w:rsid w:val="007F7B44"/>
    <w:rsid w:val="008002B3"/>
    <w:rsid w:val="008015B5"/>
    <w:rsid w:val="00801A21"/>
    <w:rsid w:val="00801C8D"/>
    <w:rsid w:val="00802334"/>
    <w:rsid w:val="008027A1"/>
    <w:rsid w:val="008030B7"/>
    <w:rsid w:val="008030F3"/>
    <w:rsid w:val="00803DEA"/>
    <w:rsid w:val="008044BF"/>
    <w:rsid w:val="00806427"/>
    <w:rsid w:val="0080659F"/>
    <w:rsid w:val="0080663C"/>
    <w:rsid w:val="00806647"/>
    <w:rsid w:val="00806ED5"/>
    <w:rsid w:val="00807414"/>
    <w:rsid w:val="00810152"/>
    <w:rsid w:val="0081043D"/>
    <w:rsid w:val="008116AE"/>
    <w:rsid w:val="00812120"/>
    <w:rsid w:val="00812290"/>
    <w:rsid w:val="00812992"/>
    <w:rsid w:val="0081483C"/>
    <w:rsid w:val="00815843"/>
    <w:rsid w:val="00816213"/>
    <w:rsid w:val="008164BA"/>
    <w:rsid w:val="00817809"/>
    <w:rsid w:val="00817B85"/>
    <w:rsid w:val="00820C08"/>
    <w:rsid w:val="00821449"/>
    <w:rsid w:val="00821E09"/>
    <w:rsid w:val="00822F16"/>
    <w:rsid w:val="00822F26"/>
    <w:rsid w:val="00823A35"/>
    <w:rsid w:val="00825FFD"/>
    <w:rsid w:val="00832CAE"/>
    <w:rsid w:val="008338F6"/>
    <w:rsid w:val="00833A1C"/>
    <w:rsid w:val="008341C7"/>
    <w:rsid w:val="008365C9"/>
    <w:rsid w:val="00836832"/>
    <w:rsid w:val="00836B16"/>
    <w:rsid w:val="00837B18"/>
    <w:rsid w:val="00840B3B"/>
    <w:rsid w:val="0084138D"/>
    <w:rsid w:val="0084189E"/>
    <w:rsid w:val="008419D9"/>
    <w:rsid w:val="008454E9"/>
    <w:rsid w:val="00845962"/>
    <w:rsid w:val="00845A08"/>
    <w:rsid w:val="0084625E"/>
    <w:rsid w:val="008465BF"/>
    <w:rsid w:val="00846CFC"/>
    <w:rsid w:val="0084700E"/>
    <w:rsid w:val="0084707C"/>
    <w:rsid w:val="008475F1"/>
    <w:rsid w:val="00847AC7"/>
    <w:rsid w:val="00850090"/>
    <w:rsid w:val="00850F97"/>
    <w:rsid w:val="0085162B"/>
    <w:rsid w:val="00851AE7"/>
    <w:rsid w:val="00851E95"/>
    <w:rsid w:val="00852016"/>
    <w:rsid w:val="008520C3"/>
    <w:rsid w:val="0085344A"/>
    <w:rsid w:val="00853913"/>
    <w:rsid w:val="00853C58"/>
    <w:rsid w:val="008566FC"/>
    <w:rsid w:val="00856FC5"/>
    <w:rsid w:val="00857771"/>
    <w:rsid w:val="00860052"/>
    <w:rsid w:val="00860A16"/>
    <w:rsid w:val="00861D16"/>
    <w:rsid w:val="00861F9B"/>
    <w:rsid w:val="0086256B"/>
    <w:rsid w:val="00862F62"/>
    <w:rsid w:val="008634EE"/>
    <w:rsid w:val="00863905"/>
    <w:rsid w:val="00863B23"/>
    <w:rsid w:val="00864B7D"/>
    <w:rsid w:val="00864D05"/>
    <w:rsid w:val="00864DAC"/>
    <w:rsid w:val="00865CBE"/>
    <w:rsid w:val="00866AE0"/>
    <w:rsid w:val="00867016"/>
    <w:rsid w:val="0087017B"/>
    <w:rsid w:val="00870210"/>
    <w:rsid w:val="008711A5"/>
    <w:rsid w:val="008716C6"/>
    <w:rsid w:val="008716E3"/>
    <w:rsid w:val="00871AA0"/>
    <w:rsid w:val="00871C64"/>
    <w:rsid w:val="00871E44"/>
    <w:rsid w:val="008722FE"/>
    <w:rsid w:val="008723FD"/>
    <w:rsid w:val="00873557"/>
    <w:rsid w:val="00873A26"/>
    <w:rsid w:val="00874E76"/>
    <w:rsid w:val="00876A29"/>
    <w:rsid w:val="00877511"/>
    <w:rsid w:val="00882D9C"/>
    <w:rsid w:val="0088557A"/>
    <w:rsid w:val="00885701"/>
    <w:rsid w:val="0088665D"/>
    <w:rsid w:val="00886B4F"/>
    <w:rsid w:val="00887B64"/>
    <w:rsid w:val="00887BEB"/>
    <w:rsid w:val="00887C82"/>
    <w:rsid w:val="008905B3"/>
    <w:rsid w:val="00892934"/>
    <w:rsid w:val="00893C95"/>
    <w:rsid w:val="0089441B"/>
    <w:rsid w:val="008948D9"/>
    <w:rsid w:val="00895197"/>
    <w:rsid w:val="00896140"/>
    <w:rsid w:val="00897750"/>
    <w:rsid w:val="008A0424"/>
    <w:rsid w:val="008A0CC7"/>
    <w:rsid w:val="008A14B3"/>
    <w:rsid w:val="008A281A"/>
    <w:rsid w:val="008A34ED"/>
    <w:rsid w:val="008A392D"/>
    <w:rsid w:val="008A4AD2"/>
    <w:rsid w:val="008A4D3C"/>
    <w:rsid w:val="008A4E51"/>
    <w:rsid w:val="008A4F72"/>
    <w:rsid w:val="008A62C8"/>
    <w:rsid w:val="008A640F"/>
    <w:rsid w:val="008A6420"/>
    <w:rsid w:val="008A6577"/>
    <w:rsid w:val="008A6BB1"/>
    <w:rsid w:val="008A7860"/>
    <w:rsid w:val="008A7EC6"/>
    <w:rsid w:val="008B1396"/>
    <w:rsid w:val="008B2FFD"/>
    <w:rsid w:val="008B3FAB"/>
    <w:rsid w:val="008B7873"/>
    <w:rsid w:val="008B7C9C"/>
    <w:rsid w:val="008C02AF"/>
    <w:rsid w:val="008C0D0C"/>
    <w:rsid w:val="008C0D93"/>
    <w:rsid w:val="008C1A44"/>
    <w:rsid w:val="008C1AD1"/>
    <w:rsid w:val="008C1F64"/>
    <w:rsid w:val="008C244B"/>
    <w:rsid w:val="008C282A"/>
    <w:rsid w:val="008C3F7E"/>
    <w:rsid w:val="008C4E4B"/>
    <w:rsid w:val="008C5379"/>
    <w:rsid w:val="008C5755"/>
    <w:rsid w:val="008C59C6"/>
    <w:rsid w:val="008C657E"/>
    <w:rsid w:val="008C66E9"/>
    <w:rsid w:val="008C69A6"/>
    <w:rsid w:val="008C6A3B"/>
    <w:rsid w:val="008D0343"/>
    <w:rsid w:val="008D1327"/>
    <w:rsid w:val="008D1D16"/>
    <w:rsid w:val="008D25AE"/>
    <w:rsid w:val="008D26E8"/>
    <w:rsid w:val="008D28BF"/>
    <w:rsid w:val="008D3311"/>
    <w:rsid w:val="008D3379"/>
    <w:rsid w:val="008D3F66"/>
    <w:rsid w:val="008D435E"/>
    <w:rsid w:val="008D604F"/>
    <w:rsid w:val="008D660E"/>
    <w:rsid w:val="008D7572"/>
    <w:rsid w:val="008E01B4"/>
    <w:rsid w:val="008E0745"/>
    <w:rsid w:val="008E0815"/>
    <w:rsid w:val="008E0AE4"/>
    <w:rsid w:val="008E2411"/>
    <w:rsid w:val="008E3CDA"/>
    <w:rsid w:val="008E3D0A"/>
    <w:rsid w:val="008E3FBE"/>
    <w:rsid w:val="008E45C3"/>
    <w:rsid w:val="008E4810"/>
    <w:rsid w:val="008E4FD0"/>
    <w:rsid w:val="008E64A0"/>
    <w:rsid w:val="008E6648"/>
    <w:rsid w:val="008E6C53"/>
    <w:rsid w:val="008E6E07"/>
    <w:rsid w:val="008E6EEF"/>
    <w:rsid w:val="008F01D1"/>
    <w:rsid w:val="008F04E9"/>
    <w:rsid w:val="008F0A65"/>
    <w:rsid w:val="008F15C1"/>
    <w:rsid w:val="008F18A4"/>
    <w:rsid w:val="008F1997"/>
    <w:rsid w:val="008F1C81"/>
    <w:rsid w:val="008F1C90"/>
    <w:rsid w:val="008F1E62"/>
    <w:rsid w:val="008F3632"/>
    <w:rsid w:val="008F36AB"/>
    <w:rsid w:val="008F4565"/>
    <w:rsid w:val="008F4AD8"/>
    <w:rsid w:val="008F5707"/>
    <w:rsid w:val="008F73AF"/>
    <w:rsid w:val="009000E9"/>
    <w:rsid w:val="00900D6B"/>
    <w:rsid w:val="00900EA5"/>
    <w:rsid w:val="00900F6A"/>
    <w:rsid w:val="009021A8"/>
    <w:rsid w:val="00902B05"/>
    <w:rsid w:val="00902E60"/>
    <w:rsid w:val="0090324E"/>
    <w:rsid w:val="00903624"/>
    <w:rsid w:val="0090402D"/>
    <w:rsid w:val="00904DA6"/>
    <w:rsid w:val="009050C1"/>
    <w:rsid w:val="00905C0F"/>
    <w:rsid w:val="00906F0B"/>
    <w:rsid w:val="009072E1"/>
    <w:rsid w:val="00907670"/>
    <w:rsid w:val="009100AF"/>
    <w:rsid w:val="009102DE"/>
    <w:rsid w:val="00910D9B"/>
    <w:rsid w:val="0091242E"/>
    <w:rsid w:val="00912468"/>
    <w:rsid w:val="009126FD"/>
    <w:rsid w:val="00912D66"/>
    <w:rsid w:val="00914F8E"/>
    <w:rsid w:val="0091546D"/>
    <w:rsid w:val="00916172"/>
    <w:rsid w:val="009164BD"/>
    <w:rsid w:val="0091736D"/>
    <w:rsid w:val="009203A6"/>
    <w:rsid w:val="0092126D"/>
    <w:rsid w:val="009216A0"/>
    <w:rsid w:val="00923ABA"/>
    <w:rsid w:val="00923E3E"/>
    <w:rsid w:val="00923F99"/>
    <w:rsid w:val="00925E36"/>
    <w:rsid w:val="00925EA5"/>
    <w:rsid w:val="00926A22"/>
    <w:rsid w:val="00926F74"/>
    <w:rsid w:val="00927604"/>
    <w:rsid w:val="00927A1B"/>
    <w:rsid w:val="00930184"/>
    <w:rsid w:val="0093028A"/>
    <w:rsid w:val="009304B1"/>
    <w:rsid w:val="009306D2"/>
    <w:rsid w:val="00930930"/>
    <w:rsid w:val="00930A1F"/>
    <w:rsid w:val="0093187F"/>
    <w:rsid w:val="00933E14"/>
    <w:rsid w:val="0093457B"/>
    <w:rsid w:val="0093457D"/>
    <w:rsid w:val="0093489A"/>
    <w:rsid w:val="00934F9A"/>
    <w:rsid w:val="0093528E"/>
    <w:rsid w:val="009352AF"/>
    <w:rsid w:val="0093597A"/>
    <w:rsid w:val="00935C8C"/>
    <w:rsid w:val="0093608E"/>
    <w:rsid w:val="009364C7"/>
    <w:rsid w:val="0094111E"/>
    <w:rsid w:val="009418B1"/>
    <w:rsid w:val="009418E8"/>
    <w:rsid w:val="00941A26"/>
    <w:rsid w:val="00941BEF"/>
    <w:rsid w:val="009433E8"/>
    <w:rsid w:val="00943CD3"/>
    <w:rsid w:val="009441E7"/>
    <w:rsid w:val="00945376"/>
    <w:rsid w:val="00946DA4"/>
    <w:rsid w:val="00947126"/>
    <w:rsid w:val="00947521"/>
    <w:rsid w:val="009505DF"/>
    <w:rsid w:val="00950607"/>
    <w:rsid w:val="00950F1B"/>
    <w:rsid w:val="009518E1"/>
    <w:rsid w:val="00952824"/>
    <w:rsid w:val="009549CD"/>
    <w:rsid w:val="00956B11"/>
    <w:rsid w:val="00956F94"/>
    <w:rsid w:val="009570EE"/>
    <w:rsid w:val="00957A18"/>
    <w:rsid w:val="009606D6"/>
    <w:rsid w:val="00961FC6"/>
    <w:rsid w:val="00963CFF"/>
    <w:rsid w:val="00964A3C"/>
    <w:rsid w:val="0096657C"/>
    <w:rsid w:val="009676CD"/>
    <w:rsid w:val="00967884"/>
    <w:rsid w:val="0096793A"/>
    <w:rsid w:val="00967F20"/>
    <w:rsid w:val="009700D3"/>
    <w:rsid w:val="0097013D"/>
    <w:rsid w:val="00970FD5"/>
    <w:rsid w:val="0097134F"/>
    <w:rsid w:val="009715BA"/>
    <w:rsid w:val="00971834"/>
    <w:rsid w:val="00972CEC"/>
    <w:rsid w:val="00973636"/>
    <w:rsid w:val="0097439F"/>
    <w:rsid w:val="0097618B"/>
    <w:rsid w:val="0097675C"/>
    <w:rsid w:val="00980683"/>
    <w:rsid w:val="00980D55"/>
    <w:rsid w:val="00983C13"/>
    <w:rsid w:val="00983EC4"/>
    <w:rsid w:val="00984206"/>
    <w:rsid w:val="00984C77"/>
    <w:rsid w:val="009850D4"/>
    <w:rsid w:val="009914E1"/>
    <w:rsid w:val="00991A0F"/>
    <w:rsid w:val="00992EBA"/>
    <w:rsid w:val="00993C95"/>
    <w:rsid w:val="00993F9E"/>
    <w:rsid w:val="00995A0A"/>
    <w:rsid w:val="00995F1B"/>
    <w:rsid w:val="00995FEE"/>
    <w:rsid w:val="009969B3"/>
    <w:rsid w:val="00996AB4"/>
    <w:rsid w:val="009A031D"/>
    <w:rsid w:val="009A19D0"/>
    <w:rsid w:val="009A1CC9"/>
    <w:rsid w:val="009A24BC"/>
    <w:rsid w:val="009A3248"/>
    <w:rsid w:val="009A3657"/>
    <w:rsid w:val="009A3BCB"/>
    <w:rsid w:val="009A52F9"/>
    <w:rsid w:val="009A6C20"/>
    <w:rsid w:val="009A6E91"/>
    <w:rsid w:val="009A6FC9"/>
    <w:rsid w:val="009A7917"/>
    <w:rsid w:val="009B0312"/>
    <w:rsid w:val="009B0728"/>
    <w:rsid w:val="009B0C3F"/>
    <w:rsid w:val="009B20F1"/>
    <w:rsid w:val="009B2576"/>
    <w:rsid w:val="009B28B3"/>
    <w:rsid w:val="009B2969"/>
    <w:rsid w:val="009B2B62"/>
    <w:rsid w:val="009B2C46"/>
    <w:rsid w:val="009B2E29"/>
    <w:rsid w:val="009B3CAF"/>
    <w:rsid w:val="009B50CA"/>
    <w:rsid w:val="009B77B2"/>
    <w:rsid w:val="009B7FAD"/>
    <w:rsid w:val="009C0959"/>
    <w:rsid w:val="009C097F"/>
    <w:rsid w:val="009C1C26"/>
    <w:rsid w:val="009C2F8B"/>
    <w:rsid w:val="009C3967"/>
    <w:rsid w:val="009C5AA3"/>
    <w:rsid w:val="009C6416"/>
    <w:rsid w:val="009C64DF"/>
    <w:rsid w:val="009C70C9"/>
    <w:rsid w:val="009C71DB"/>
    <w:rsid w:val="009D07D1"/>
    <w:rsid w:val="009D276C"/>
    <w:rsid w:val="009D2AA7"/>
    <w:rsid w:val="009D2DD6"/>
    <w:rsid w:val="009D2EB4"/>
    <w:rsid w:val="009D3025"/>
    <w:rsid w:val="009D4132"/>
    <w:rsid w:val="009D4317"/>
    <w:rsid w:val="009D4572"/>
    <w:rsid w:val="009D46A3"/>
    <w:rsid w:val="009D5C2D"/>
    <w:rsid w:val="009D5EAD"/>
    <w:rsid w:val="009D6989"/>
    <w:rsid w:val="009D762F"/>
    <w:rsid w:val="009E0C40"/>
    <w:rsid w:val="009E102E"/>
    <w:rsid w:val="009E156A"/>
    <w:rsid w:val="009E227D"/>
    <w:rsid w:val="009E35B1"/>
    <w:rsid w:val="009E36A5"/>
    <w:rsid w:val="009E4003"/>
    <w:rsid w:val="009E596F"/>
    <w:rsid w:val="009E5ED7"/>
    <w:rsid w:val="009E7056"/>
    <w:rsid w:val="009E7072"/>
    <w:rsid w:val="009E74C8"/>
    <w:rsid w:val="009E7DF8"/>
    <w:rsid w:val="009F185C"/>
    <w:rsid w:val="009F23EA"/>
    <w:rsid w:val="009F32B8"/>
    <w:rsid w:val="009F40F2"/>
    <w:rsid w:val="009F4D21"/>
    <w:rsid w:val="009F5001"/>
    <w:rsid w:val="009F6184"/>
    <w:rsid w:val="009F655C"/>
    <w:rsid w:val="009F7A45"/>
    <w:rsid w:val="00A00945"/>
    <w:rsid w:val="00A01E7D"/>
    <w:rsid w:val="00A03492"/>
    <w:rsid w:val="00A03A9F"/>
    <w:rsid w:val="00A043FE"/>
    <w:rsid w:val="00A04D01"/>
    <w:rsid w:val="00A04E41"/>
    <w:rsid w:val="00A06645"/>
    <w:rsid w:val="00A07A40"/>
    <w:rsid w:val="00A07B30"/>
    <w:rsid w:val="00A07F37"/>
    <w:rsid w:val="00A102F0"/>
    <w:rsid w:val="00A11116"/>
    <w:rsid w:val="00A11607"/>
    <w:rsid w:val="00A12178"/>
    <w:rsid w:val="00A13014"/>
    <w:rsid w:val="00A13161"/>
    <w:rsid w:val="00A13FB3"/>
    <w:rsid w:val="00A148C8"/>
    <w:rsid w:val="00A154EC"/>
    <w:rsid w:val="00A15B66"/>
    <w:rsid w:val="00A15D10"/>
    <w:rsid w:val="00A16052"/>
    <w:rsid w:val="00A1621E"/>
    <w:rsid w:val="00A16365"/>
    <w:rsid w:val="00A1674E"/>
    <w:rsid w:val="00A1784C"/>
    <w:rsid w:val="00A179CE"/>
    <w:rsid w:val="00A17BA8"/>
    <w:rsid w:val="00A20251"/>
    <w:rsid w:val="00A2050F"/>
    <w:rsid w:val="00A20BAA"/>
    <w:rsid w:val="00A20CDD"/>
    <w:rsid w:val="00A215CE"/>
    <w:rsid w:val="00A2231F"/>
    <w:rsid w:val="00A2265E"/>
    <w:rsid w:val="00A22E47"/>
    <w:rsid w:val="00A22EF6"/>
    <w:rsid w:val="00A22F30"/>
    <w:rsid w:val="00A23423"/>
    <w:rsid w:val="00A24508"/>
    <w:rsid w:val="00A24CC5"/>
    <w:rsid w:val="00A251D8"/>
    <w:rsid w:val="00A253F1"/>
    <w:rsid w:val="00A257C3"/>
    <w:rsid w:val="00A260BB"/>
    <w:rsid w:val="00A264AE"/>
    <w:rsid w:val="00A26A58"/>
    <w:rsid w:val="00A27568"/>
    <w:rsid w:val="00A318DA"/>
    <w:rsid w:val="00A3221D"/>
    <w:rsid w:val="00A32B14"/>
    <w:rsid w:val="00A32E25"/>
    <w:rsid w:val="00A337E3"/>
    <w:rsid w:val="00A341D9"/>
    <w:rsid w:val="00A34F01"/>
    <w:rsid w:val="00A35B3F"/>
    <w:rsid w:val="00A3600E"/>
    <w:rsid w:val="00A36CD6"/>
    <w:rsid w:val="00A36DA0"/>
    <w:rsid w:val="00A36F1C"/>
    <w:rsid w:val="00A37839"/>
    <w:rsid w:val="00A37E86"/>
    <w:rsid w:val="00A40E15"/>
    <w:rsid w:val="00A417E6"/>
    <w:rsid w:val="00A41D7B"/>
    <w:rsid w:val="00A42A05"/>
    <w:rsid w:val="00A42EC6"/>
    <w:rsid w:val="00A430C7"/>
    <w:rsid w:val="00A435A2"/>
    <w:rsid w:val="00A44F93"/>
    <w:rsid w:val="00A45D80"/>
    <w:rsid w:val="00A467AD"/>
    <w:rsid w:val="00A46F1B"/>
    <w:rsid w:val="00A4709B"/>
    <w:rsid w:val="00A50782"/>
    <w:rsid w:val="00A52953"/>
    <w:rsid w:val="00A52DC2"/>
    <w:rsid w:val="00A539F4"/>
    <w:rsid w:val="00A54B1E"/>
    <w:rsid w:val="00A54C2F"/>
    <w:rsid w:val="00A550CE"/>
    <w:rsid w:val="00A559F3"/>
    <w:rsid w:val="00A55F48"/>
    <w:rsid w:val="00A57170"/>
    <w:rsid w:val="00A571F3"/>
    <w:rsid w:val="00A577A3"/>
    <w:rsid w:val="00A6073C"/>
    <w:rsid w:val="00A6111A"/>
    <w:rsid w:val="00A62DC7"/>
    <w:rsid w:val="00A6318D"/>
    <w:rsid w:val="00A644B4"/>
    <w:rsid w:val="00A6554A"/>
    <w:rsid w:val="00A6615E"/>
    <w:rsid w:val="00A66447"/>
    <w:rsid w:val="00A66508"/>
    <w:rsid w:val="00A67154"/>
    <w:rsid w:val="00A6766F"/>
    <w:rsid w:val="00A70012"/>
    <w:rsid w:val="00A70D48"/>
    <w:rsid w:val="00A719B1"/>
    <w:rsid w:val="00A71EEA"/>
    <w:rsid w:val="00A71F28"/>
    <w:rsid w:val="00A72434"/>
    <w:rsid w:val="00A729AC"/>
    <w:rsid w:val="00A74A04"/>
    <w:rsid w:val="00A74B49"/>
    <w:rsid w:val="00A75A72"/>
    <w:rsid w:val="00A77385"/>
    <w:rsid w:val="00A77684"/>
    <w:rsid w:val="00A80091"/>
    <w:rsid w:val="00A81B40"/>
    <w:rsid w:val="00A82BEB"/>
    <w:rsid w:val="00A83A3A"/>
    <w:rsid w:val="00A84E61"/>
    <w:rsid w:val="00A85D05"/>
    <w:rsid w:val="00A874B1"/>
    <w:rsid w:val="00A87EAF"/>
    <w:rsid w:val="00A9006C"/>
    <w:rsid w:val="00A91BC0"/>
    <w:rsid w:val="00A93B3C"/>
    <w:rsid w:val="00A93B6C"/>
    <w:rsid w:val="00A94B91"/>
    <w:rsid w:val="00A95C02"/>
    <w:rsid w:val="00A96871"/>
    <w:rsid w:val="00A97ABA"/>
    <w:rsid w:val="00A97DA4"/>
    <w:rsid w:val="00AA1F02"/>
    <w:rsid w:val="00AA2211"/>
    <w:rsid w:val="00AA2275"/>
    <w:rsid w:val="00AA31A0"/>
    <w:rsid w:val="00AA341D"/>
    <w:rsid w:val="00AA34AF"/>
    <w:rsid w:val="00AA3FC9"/>
    <w:rsid w:val="00AB135F"/>
    <w:rsid w:val="00AB1446"/>
    <w:rsid w:val="00AB21DB"/>
    <w:rsid w:val="00AB2BBD"/>
    <w:rsid w:val="00AB2DF6"/>
    <w:rsid w:val="00AB45F2"/>
    <w:rsid w:val="00AB4B1D"/>
    <w:rsid w:val="00AB5010"/>
    <w:rsid w:val="00AB5513"/>
    <w:rsid w:val="00AB582A"/>
    <w:rsid w:val="00AB70F8"/>
    <w:rsid w:val="00AB7BA4"/>
    <w:rsid w:val="00AB7FF4"/>
    <w:rsid w:val="00AC0340"/>
    <w:rsid w:val="00AC0535"/>
    <w:rsid w:val="00AC2111"/>
    <w:rsid w:val="00AC2B48"/>
    <w:rsid w:val="00AC3693"/>
    <w:rsid w:val="00AC5544"/>
    <w:rsid w:val="00AC5546"/>
    <w:rsid w:val="00AC5F0D"/>
    <w:rsid w:val="00AC60F4"/>
    <w:rsid w:val="00AC6B25"/>
    <w:rsid w:val="00AD10B1"/>
    <w:rsid w:val="00AD18C2"/>
    <w:rsid w:val="00AD27AB"/>
    <w:rsid w:val="00AD2CC1"/>
    <w:rsid w:val="00AD31E4"/>
    <w:rsid w:val="00AD3997"/>
    <w:rsid w:val="00AD50AD"/>
    <w:rsid w:val="00AD530B"/>
    <w:rsid w:val="00AD6423"/>
    <w:rsid w:val="00AD655D"/>
    <w:rsid w:val="00AD6FC1"/>
    <w:rsid w:val="00AD724E"/>
    <w:rsid w:val="00AD746B"/>
    <w:rsid w:val="00AD7965"/>
    <w:rsid w:val="00AD7FE4"/>
    <w:rsid w:val="00AE1119"/>
    <w:rsid w:val="00AE2070"/>
    <w:rsid w:val="00AE2CE9"/>
    <w:rsid w:val="00AE3552"/>
    <w:rsid w:val="00AE390C"/>
    <w:rsid w:val="00AE41C4"/>
    <w:rsid w:val="00AE422F"/>
    <w:rsid w:val="00AE498F"/>
    <w:rsid w:val="00AE51C9"/>
    <w:rsid w:val="00AE6B36"/>
    <w:rsid w:val="00AE78B8"/>
    <w:rsid w:val="00AF0AF6"/>
    <w:rsid w:val="00AF0E60"/>
    <w:rsid w:val="00AF104E"/>
    <w:rsid w:val="00AF11A0"/>
    <w:rsid w:val="00AF1409"/>
    <w:rsid w:val="00AF1CAA"/>
    <w:rsid w:val="00AF2021"/>
    <w:rsid w:val="00AF2181"/>
    <w:rsid w:val="00AF2426"/>
    <w:rsid w:val="00AF4522"/>
    <w:rsid w:val="00AF4AE0"/>
    <w:rsid w:val="00AF4DF1"/>
    <w:rsid w:val="00AF62DB"/>
    <w:rsid w:val="00AF6FB8"/>
    <w:rsid w:val="00AF7077"/>
    <w:rsid w:val="00AF79D0"/>
    <w:rsid w:val="00B00B58"/>
    <w:rsid w:val="00B00B89"/>
    <w:rsid w:val="00B01BCB"/>
    <w:rsid w:val="00B01DAB"/>
    <w:rsid w:val="00B023F9"/>
    <w:rsid w:val="00B029BB"/>
    <w:rsid w:val="00B02BDF"/>
    <w:rsid w:val="00B02CD9"/>
    <w:rsid w:val="00B04BB9"/>
    <w:rsid w:val="00B05AF9"/>
    <w:rsid w:val="00B06D1F"/>
    <w:rsid w:val="00B077E0"/>
    <w:rsid w:val="00B07A2F"/>
    <w:rsid w:val="00B10748"/>
    <w:rsid w:val="00B10C00"/>
    <w:rsid w:val="00B10D8D"/>
    <w:rsid w:val="00B110BE"/>
    <w:rsid w:val="00B11CD5"/>
    <w:rsid w:val="00B12289"/>
    <w:rsid w:val="00B133D7"/>
    <w:rsid w:val="00B13AC1"/>
    <w:rsid w:val="00B1413A"/>
    <w:rsid w:val="00B164CE"/>
    <w:rsid w:val="00B16513"/>
    <w:rsid w:val="00B16616"/>
    <w:rsid w:val="00B1704D"/>
    <w:rsid w:val="00B1740E"/>
    <w:rsid w:val="00B20370"/>
    <w:rsid w:val="00B20576"/>
    <w:rsid w:val="00B20CAF"/>
    <w:rsid w:val="00B223DD"/>
    <w:rsid w:val="00B22B09"/>
    <w:rsid w:val="00B2345F"/>
    <w:rsid w:val="00B23C5C"/>
    <w:rsid w:val="00B24294"/>
    <w:rsid w:val="00B24E06"/>
    <w:rsid w:val="00B2598E"/>
    <w:rsid w:val="00B265DE"/>
    <w:rsid w:val="00B2668F"/>
    <w:rsid w:val="00B3054A"/>
    <w:rsid w:val="00B31965"/>
    <w:rsid w:val="00B3218E"/>
    <w:rsid w:val="00B32ADC"/>
    <w:rsid w:val="00B32BCD"/>
    <w:rsid w:val="00B32ED9"/>
    <w:rsid w:val="00B33155"/>
    <w:rsid w:val="00B36BEE"/>
    <w:rsid w:val="00B40018"/>
    <w:rsid w:val="00B4038C"/>
    <w:rsid w:val="00B403CD"/>
    <w:rsid w:val="00B407E2"/>
    <w:rsid w:val="00B41668"/>
    <w:rsid w:val="00B418DF"/>
    <w:rsid w:val="00B41C65"/>
    <w:rsid w:val="00B42199"/>
    <w:rsid w:val="00B44A01"/>
    <w:rsid w:val="00B44FC3"/>
    <w:rsid w:val="00B46BC5"/>
    <w:rsid w:val="00B46F5E"/>
    <w:rsid w:val="00B47195"/>
    <w:rsid w:val="00B47A48"/>
    <w:rsid w:val="00B47BB0"/>
    <w:rsid w:val="00B50154"/>
    <w:rsid w:val="00B507AF"/>
    <w:rsid w:val="00B50BA2"/>
    <w:rsid w:val="00B50D53"/>
    <w:rsid w:val="00B50EE2"/>
    <w:rsid w:val="00B51F83"/>
    <w:rsid w:val="00B52110"/>
    <w:rsid w:val="00B52A3E"/>
    <w:rsid w:val="00B52F8E"/>
    <w:rsid w:val="00B533C4"/>
    <w:rsid w:val="00B5363A"/>
    <w:rsid w:val="00B53E3E"/>
    <w:rsid w:val="00B54286"/>
    <w:rsid w:val="00B5466C"/>
    <w:rsid w:val="00B5533C"/>
    <w:rsid w:val="00B556C3"/>
    <w:rsid w:val="00B56B05"/>
    <w:rsid w:val="00B56D62"/>
    <w:rsid w:val="00B56F46"/>
    <w:rsid w:val="00B579F2"/>
    <w:rsid w:val="00B57F22"/>
    <w:rsid w:val="00B60345"/>
    <w:rsid w:val="00B63333"/>
    <w:rsid w:val="00B65267"/>
    <w:rsid w:val="00B65881"/>
    <w:rsid w:val="00B65FCF"/>
    <w:rsid w:val="00B66213"/>
    <w:rsid w:val="00B66879"/>
    <w:rsid w:val="00B679BA"/>
    <w:rsid w:val="00B67AFF"/>
    <w:rsid w:val="00B67E12"/>
    <w:rsid w:val="00B72059"/>
    <w:rsid w:val="00B7298A"/>
    <w:rsid w:val="00B72FAE"/>
    <w:rsid w:val="00B73391"/>
    <w:rsid w:val="00B73C23"/>
    <w:rsid w:val="00B74A47"/>
    <w:rsid w:val="00B74AF4"/>
    <w:rsid w:val="00B75422"/>
    <w:rsid w:val="00B767A9"/>
    <w:rsid w:val="00B772EB"/>
    <w:rsid w:val="00B774EA"/>
    <w:rsid w:val="00B77961"/>
    <w:rsid w:val="00B77B58"/>
    <w:rsid w:val="00B80B65"/>
    <w:rsid w:val="00B81FA7"/>
    <w:rsid w:val="00B82121"/>
    <w:rsid w:val="00B82EFF"/>
    <w:rsid w:val="00B83DDA"/>
    <w:rsid w:val="00B854A0"/>
    <w:rsid w:val="00B85896"/>
    <w:rsid w:val="00B859EE"/>
    <w:rsid w:val="00B8686B"/>
    <w:rsid w:val="00B8726F"/>
    <w:rsid w:val="00B87FED"/>
    <w:rsid w:val="00B904BE"/>
    <w:rsid w:val="00B90F63"/>
    <w:rsid w:val="00B91497"/>
    <w:rsid w:val="00B92F83"/>
    <w:rsid w:val="00B93DB4"/>
    <w:rsid w:val="00B940EB"/>
    <w:rsid w:val="00B94242"/>
    <w:rsid w:val="00B94625"/>
    <w:rsid w:val="00B952C0"/>
    <w:rsid w:val="00B954D3"/>
    <w:rsid w:val="00B95D74"/>
    <w:rsid w:val="00BA1084"/>
    <w:rsid w:val="00BA10DE"/>
    <w:rsid w:val="00BA1113"/>
    <w:rsid w:val="00BA1172"/>
    <w:rsid w:val="00BA1AC2"/>
    <w:rsid w:val="00BA246C"/>
    <w:rsid w:val="00BA2500"/>
    <w:rsid w:val="00BA2C62"/>
    <w:rsid w:val="00BA2D47"/>
    <w:rsid w:val="00BA39B4"/>
    <w:rsid w:val="00BA45F7"/>
    <w:rsid w:val="00BA5B1E"/>
    <w:rsid w:val="00BA7871"/>
    <w:rsid w:val="00BB0E58"/>
    <w:rsid w:val="00BB160F"/>
    <w:rsid w:val="00BB1610"/>
    <w:rsid w:val="00BB1A9E"/>
    <w:rsid w:val="00BB218A"/>
    <w:rsid w:val="00BB2A33"/>
    <w:rsid w:val="00BB36B0"/>
    <w:rsid w:val="00BB387C"/>
    <w:rsid w:val="00BB38BF"/>
    <w:rsid w:val="00BB38C2"/>
    <w:rsid w:val="00BB413A"/>
    <w:rsid w:val="00BB54C0"/>
    <w:rsid w:val="00BB6231"/>
    <w:rsid w:val="00BB63A1"/>
    <w:rsid w:val="00BB70D4"/>
    <w:rsid w:val="00BB72CC"/>
    <w:rsid w:val="00BB7F55"/>
    <w:rsid w:val="00BC00FF"/>
    <w:rsid w:val="00BC120E"/>
    <w:rsid w:val="00BC1255"/>
    <w:rsid w:val="00BC19A9"/>
    <w:rsid w:val="00BC3193"/>
    <w:rsid w:val="00BC3D6A"/>
    <w:rsid w:val="00BC60C2"/>
    <w:rsid w:val="00BC6310"/>
    <w:rsid w:val="00BC6B1D"/>
    <w:rsid w:val="00BC6B3D"/>
    <w:rsid w:val="00BC75CD"/>
    <w:rsid w:val="00BC7911"/>
    <w:rsid w:val="00BD1EFE"/>
    <w:rsid w:val="00BD2FB0"/>
    <w:rsid w:val="00BD55F2"/>
    <w:rsid w:val="00BD5B84"/>
    <w:rsid w:val="00BD5DDE"/>
    <w:rsid w:val="00BD6B2D"/>
    <w:rsid w:val="00BE0028"/>
    <w:rsid w:val="00BE1A09"/>
    <w:rsid w:val="00BE2E85"/>
    <w:rsid w:val="00BE446F"/>
    <w:rsid w:val="00BE46E2"/>
    <w:rsid w:val="00BE4ADC"/>
    <w:rsid w:val="00BE4D9E"/>
    <w:rsid w:val="00BE6590"/>
    <w:rsid w:val="00BF0082"/>
    <w:rsid w:val="00BF2513"/>
    <w:rsid w:val="00BF3D95"/>
    <w:rsid w:val="00BF51AA"/>
    <w:rsid w:val="00BF5965"/>
    <w:rsid w:val="00BF680B"/>
    <w:rsid w:val="00BF69CE"/>
    <w:rsid w:val="00BF6F00"/>
    <w:rsid w:val="00BF762B"/>
    <w:rsid w:val="00BF7CEE"/>
    <w:rsid w:val="00C008B0"/>
    <w:rsid w:val="00C008C9"/>
    <w:rsid w:val="00C02C27"/>
    <w:rsid w:val="00C032BF"/>
    <w:rsid w:val="00C037A3"/>
    <w:rsid w:val="00C03A47"/>
    <w:rsid w:val="00C04B3C"/>
    <w:rsid w:val="00C04EAF"/>
    <w:rsid w:val="00C06384"/>
    <w:rsid w:val="00C064E9"/>
    <w:rsid w:val="00C06A45"/>
    <w:rsid w:val="00C07268"/>
    <w:rsid w:val="00C10555"/>
    <w:rsid w:val="00C1106E"/>
    <w:rsid w:val="00C11870"/>
    <w:rsid w:val="00C11E76"/>
    <w:rsid w:val="00C123D9"/>
    <w:rsid w:val="00C12EE7"/>
    <w:rsid w:val="00C13907"/>
    <w:rsid w:val="00C139B3"/>
    <w:rsid w:val="00C144CA"/>
    <w:rsid w:val="00C147BC"/>
    <w:rsid w:val="00C15D81"/>
    <w:rsid w:val="00C15F11"/>
    <w:rsid w:val="00C16598"/>
    <w:rsid w:val="00C165C5"/>
    <w:rsid w:val="00C16DF0"/>
    <w:rsid w:val="00C1729A"/>
    <w:rsid w:val="00C1793A"/>
    <w:rsid w:val="00C17D6F"/>
    <w:rsid w:val="00C202B9"/>
    <w:rsid w:val="00C20416"/>
    <w:rsid w:val="00C20C57"/>
    <w:rsid w:val="00C212D5"/>
    <w:rsid w:val="00C21A0F"/>
    <w:rsid w:val="00C21F15"/>
    <w:rsid w:val="00C22503"/>
    <w:rsid w:val="00C22E28"/>
    <w:rsid w:val="00C2307E"/>
    <w:rsid w:val="00C23685"/>
    <w:rsid w:val="00C236A6"/>
    <w:rsid w:val="00C25C3C"/>
    <w:rsid w:val="00C25E4E"/>
    <w:rsid w:val="00C25FA0"/>
    <w:rsid w:val="00C26A3E"/>
    <w:rsid w:val="00C273AF"/>
    <w:rsid w:val="00C27BF5"/>
    <w:rsid w:val="00C30322"/>
    <w:rsid w:val="00C3051F"/>
    <w:rsid w:val="00C30D2C"/>
    <w:rsid w:val="00C31C3D"/>
    <w:rsid w:val="00C32AC1"/>
    <w:rsid w:val="00C32D40"/>
    <w:rsid w:val="00C3331B"/>
    <w:rsid w:val="00C336F2"/>
    <w:rsid w:val="00C337DF"/>
    <w:rsid w:val="00C33968"/>
    <w:rsid w:val="00C33D75"/>
    <w:rsid w:val="00C3428F"/>
    <w:rsid w:val="00C34631"/>
    <w:rsid w:val="00C349AC"/>
    <w:rsid w:val="00C34BF9"/>
    <w:rsid w:val="00C34F8F"/>
    <w:rsid w:val="00C353E1"/>
    <w:rsid w:val="00C36027"/>
    <w:rsid w:val="00C36C44"/>
    <w:rsid w:val="00C36D7B"/>
    <w:rsid w:val="00C3708A"/>
    <w:rsid w:val="00C376B8"/>
    <w:rsid w:val="00C378C4"/>
    <w:rsid w:val="00C37E27"/>
    <w:rsid w:val="00C421C4"/>
    <w:rsid w:val="00C439DA"/>
    <w:rsid w:val="00C44426"/>
    <w:rsid w:val="00C44986"/>
    <w:rsid w:val="00C44B6E"/>
    <w:rsid w:val="00C44F6B"/>
    <w:rsid w:val="00C45C2A"/>
    <w:rsid w:val="00C46321"/>
    <w:rsid w:val="00C46444"/>
    <w:rsid w:val="00C46A40"/>
    <w:rsid w:val="00C46DD0"/>
    <w:rsid w:val="00C47E88"/>
    <w:rsid w:val="00C51D8F"/>
    <w:rsid w:val="00C52424"/>
    <w:rsid w:val="00C527A8"/>
    <w:rsid w:val="00C52AD5"/>
    <w:rsid w:val="00C52E89"/>
    <w:rsid w:val="00C53979"/>
    <w:rsid w:val="00C53E4A"/>
    <w:rsid w:val="00C54A9F"/>
    <w:rsid w:val="00C54EDA"/>
    <w:rsid w:val="00C55C39"/>
    <w:rsid w:val="00C5615C"/>
    <w:rsid w:val="00C57280"/>
    <w:rsid w:val="00C57342"/>
    <w:rsid w:val="00C60DB6"/>
    <w:rsid w:val="00C611A0"/>
    <w:rsid w:val="00C61DB7"/>
    <w:rsid w:val="00C62D93"/>
    <w:rsid w:val="00C630ED"/>
    <w:rsid w:val="00C637BD"/>
    <w:rsid w:val="00C63B2A"/>
    <w:rsid w:val="00C644FC"/>
    <w:rsid w:val="00C64ABD"/>
    <w:rsid w:val="00C65E7E"/>
    <w:rsid w:val="00C66107"/>
    <w:rsid w:val="00C66F2B"/>
    <w:rsid w:val="00C676A5"/>
    <w:rsid w:val="00C70F79"/>
    <w:rsid w:val="00C71BC7"/>
    <w:rsid w:val="00C723DD"/>
    <w:rsid w:val="00C725B9"/>
    <w:rsid w:val="00C72A19"/>
    <w:rsid w:val="00C73253"/>
    <w:rsid w:val="00C74FCA"/>
    <w:rsid w:val="00C775C8"/>
    <w:rsid w:val="00C81122"/>
    <w:rsid w:val="00C8189B"/>
    <w:rsid w:val="00C81E23"/>
    <w:rsid w:val="00C82300"/>
    <w:rsid w:val="00C82374"/>
    <w:rsid w:val="00C82999"/>
    <w:rsid w:val="00C82E48"/>
    <w:rsid w:val="00C833A7"/>
    <w:rsid w:val="00C834C4"/>
    <w:rsid w:val="00C83E16"/>
    <w:rsid w:val="00C85F6B"/>
    <w:rsid w:val="00C87956"/>
    <w:rsid w:val="00C87994"/>
    <w:rsid w:val="00C87FCC"/>
    <w:rsid w:val="00C9027B"/>
    <w:rsid w:val="00C904A3"/>
    <w:rsid w:val="00C93112"/>
    <w:rsid w:val="00C9372B"/>
    <w:rsid w:val="00C9408B"/>
    <w:rsid w:val="00C949B5"/>
    <w:rsid w:val="00C953A3"/>
    <w:rsid w:val="00C96D97"/>
    <w:rsid w:val="00C97A41"/>
    <w:rsid w:val="00CA016A"/>
    <w:rsid w:val="00CA12F6"/>
    <w:rsid w:val="00CA3015"/>
    <w:rsid w:val="00CA3241"/>
    <w:rsid w:val="00CA324D"/>
    <w:rsid w:val="00CA394B"/>
    <w:rsid w:val="00CA59B3"/>
    <w:rsid w:val="00CA6388"/>
    <w:rsid w:val="00CA6B57"/>
    <w:rsid w:val="00CA6C15"/>
    <w:rsid w:val="00CA7607"/>
    <w:rsid w:val="00CA7C07"/>
    <w:rsid w:val="00CB0C44"/>
    <w:rsid w:val="00CB0D11"/>
    <w:rsid w:val="00CB0FA7"/>
    <w:rsid w:val="00CB1E58"/>
    <w:rsid w:val="00CB1FFA"/>
    <w:rsid w:val="00CB26CB"/>
    <w:rsid w:val="00CB393C"/>
    <w:rsid w:val="00CB440B"/>
    <w:rsid w:val="00CB5445"/>
    <w:rsid w:val="00CB5589"/>
    <w:rsid w:val="00CB5C1A"/>
    <w:rsid w:val="00CB5CC6"/>
    <w:rsid w:val="00CB5D2C"/>
    <w:rsid w:val="00CB627D"/>
    <w:rsid w:val="00CB6E7B"/>
    <w:rsid w:val="00CB6FF9"/>
    <w:rsid w:val="00CB76B3"/>
    <w:rsid w:val="00CB76CC"/>
    <w:rsid w:val="00CB78E9"/>
    <w:rsid w:val="00CB7B36"/>
    <w:rsid w:val="00CB7F69"/>
    <w:rsid w:val="00CC066B"/>
    <w:rsid w:val="00CC087F"/>
    <w:rsid w:val="00CC0C46"/>
    <w:rsid w:val="00CC226B"/>
    <w:rsid w:val="00CC2ACB"/>
    <w:rsid w:val="00CC390E"/>
    <w:rsid w:val="00CC40DD"/>
    <w:rsid w:val="00CC4898"/>
    <w:rsid w:val="00CC4C76"/>
    <w:rsid w:val="00CC5565"/>
    <w:rsid w:val="00CC7E48"/>
    <w:rsid w:val="00CD0558"/>
    <w:rsid w:val="00CD0DD3"/>
    <w:rsid w:val="00CD19AE"/>
    <w:rsid w:val="00CD1B7B"/>
    <w:rsid w:val="00CD1D90"/>
    <w:rsid w:val="00CD28C7"/>
    <w:rsid w:val="00CD2FBC"/>
    <w:rsid w:val="00CD38EC"/>
    <w:rsid w:val="00CD3DF5"/>
    <w:rsid w:val="00CD3EBD"/>
    <w:rsid w:val="00CD4BCE"/>
    <w:rsid w:val="00CD5BC7"/>
    <w:rsid w:val="00CD5DB8"/>
    <w:rsid w:val="00CD5FCD"/>
    <w:rsid w:val="00CD6501"/>
    <w:rsid w:val="00CD6E45"/>
    <w:rsid w:val="00CD7E1A"/>
    <w:rsid w:val="00CE0A75"/>
    <w:rsid w:val="00CE0C5A"/>
    <w:rsid w:val="00CE0DF7"/>
    <w:rsid w:val="00CE0FC3"/>
    <w:rsid w:val="00CE135A"/>
    <w:rsid w:val="00CE2206"/>
    <w:rsid w:val="00CE2699"/>
    <w:rsid w:val="00CE2E31"/>
    <w:rsid w:val="00CE2ED0"/>
    <w:rsid w:val="00CE2EFA"/>
    <w:rsid w:val="00CE2FB4"/>
    <w:rsid w:val="00CE3150"/>
    <w:rsid w:val="00CE39CD"/>
    <w:rsid w:val="00CE3C13"/>
    <w:rsid w:val="00CE3F8E"/>
    <w:rsid w:val="00CE4A5A"/>
    <w:rsid w:val="00CE4BA5"/>
    <w:rsid w:val="00CE640C"/>
    <w:rsid w:val="00CE67E4"/>
    <w:rsid w:val="00CE68B8"/>
    <w:rsid w:val="00CE7233"/>
    <w:rsid w:val="00CF0B72"/>
    <w:rsid w:val="00CF0F6E"/>
    <w:rsid w:val="00CF1053"/>
    <w:rsid w:val="00CF277F"/>
    <w:rsid w:val="00CF392E"/>
    <w:rsid w:val="00CF3CFE"/>
    <w:rsid w:val="00CF417C"/>
    <w:rsid w:val="00CF5353"/>
    <w:rsid w:val="00CF57F5"/>
    <w:rsid w:val="00CF7C59"/>
    <w:rsid w:val="00D00C14"/>
    <w:rsid w:val="00D00C6B"/>
    <w:rsid w:val="00D02517"/>
    <w:rsid w:val="00D032E5"/>
    <w:rsid w:val="00D038F6"/>
    <w:rsid w:val="00D03B40"/>
    <w:rsid w:val="00D03DB7"/>
    <w:rsid w:val="00D03F79"/>
    <w:rsid w:val="00D04F25"/>
    <w:rsid w:val="00D0541D"/>
    <w:rsid w:val="00D05691"/>
    <w:rsid w:val="00D05AF0"/>
    <w:rsid w:val="00D05F83"/>
    <w:rsid w:val="00D0726E"/>
    <w:rsid w:val="00D07482"/>
    <w:rsid w:val="00D10C03"/>
    <w:rsid w:val="00D11172"/>
    <w:rsid w:val="00D11212"/>
    <w:rsid w:val="00D11646"/>
    <w:rsid w:val="00D122C2"/>
    <w:rsid w:val="00D12A7B"/>
    <w:rsid w:val="00D15217"/>
    <w:rsid w:val="00D15566"/>
    <w:rsid w:val="00D16844"/>
    <w:rsid w:val="00D17064"/>
    <w:rsid w:val="00D170FB"/>
    <w:rsid w:val="00D203D2"/>
    <w:rsid w:val="00D2081A"/>
    <w:rsid w:val="00D21D94"/>
    <w:rsid w:val="00D224D2"/>
    <w:rsid w:val="00D22753"/>
    <w:rsid w:val="00D23206"/>
    <w:rsid w:val="00D2344B"/>
    <w:rsid w:val="00D2548B"/>
    <w:rsid w:val="00D2584D"/>
    <w:rsid w:val="00D25D03"/>
    <w:rsid w:val="00D26515"/>
    <w:rsid w:val="00D268A7"/>
    <w:rsid w:val="00D27D9A"/>
    <w:rsid w:val="00D3041A"/>
    <w:rsid w:val="00D3146D"/>
    <w:rsid w:val="00D32A50"/>
    <w:rsid w:val="00D32D66"/>
    <w:rsid w:val="00D32E0D"/>
    <w:rsid w:val="00D3524B"/>
    <w:rsid w:val="00D359C1"/>
    <w:rsid w:val="00D35FC0"/>
    <w:rsid w:val="00D36209"/>
    <w:rsid w:val="00D37373"/>
    <w:rsid w:val="00D3775F"/>
    <w:rsid w:val="00D3791D"/>
    <w:rsid w:val="00D402E1"/>
    <w:rsid w:val="00D40589"/>
    <w:rsid w:val="00D408AE"/>
    <w:rsid w:val="00D4234F"/>
    <w:rsid w:val="00D4399B"/>
    <w:rsid w:val="00D44680"/>
    <w:rsid w:val="00D446EA"/>
    <w:rsid w:val="00D453AC"/>
    <w:rsid w:val="00D45B7B"/>
    <w:rsid w:val="00D45D0A"/>
    <w:rsid w:val="00D45DBC"/>
    <w:rsid w:val="00D4604E"/>
    <w:rsid w:val="00D50A17"/>
    <w:rsid w:val="00D50DC0"/>
    <w:rsid w:val="00D52A0A"/>
    <w:rsid w:val="00D52A28"/>
    <w:rsid w:val="00D52EB9"/>
    <w:rsid w:val="00D53171"/>
    <w:rsid w:val="00D5381D"/>
    <w:rsid w:val="00D54907"/>
    <w:rsid w:val="00D55EE4"/>
    <w:rsid w:val="00D56726"/>
    <w:rsid w:val="00D56B10"/>
    <w:rsid w:val="00D56DF0"/>
    <w:rsid w:val="00D57605"/>
    <w:rsid w:val="00D60105"/>
    <w:rsid w:val="00D605B6"/>
    <w:rsid w:val="00D60B16"/>
    <w:rsid w:val="00D61233"/>
    <w:rsid w:val="00D615DB"/>
    <w:rsid w:val="00D61621"/>
    <w:rsid w:val="00D618EC"/>
    <w:rsid w:val="00D62604"/>
    <w:rsid w:val="00D63110"/>
    <w:rsid w:val="00D63378"/>
    <w:rsid w:val="00D63725"/>
    <w:rsid w:val="00D63D5E"/>
    <w:rsid w:val="00D6482A"/>
    <w:rsid w:val="00D65197"/>
    <w:rsid w:val="00D6524E"/>
    <w:rsid w:val="00D65C1D"/>
    <w:rsid w:val="00D67819"/>
    <w:rsid w:val="00D67A36"/>
    <w:rsid w:val="00D70DCC"/>
    <w:rsid w:val="00D7109D"/>
    <w:rsid w:val="00D7173A"/>
    <w:rsid w:val="00D7173F"/>
    <w:rsid w:val="00D71900"/>
    <w:rsid w:val="00D71C6D"/>
    <w:rsid w:val="00D71E69"/>
    <w:rsid w:val="00D721D3"/>
    <w:rsid w:val="00D72618"/>
    <w:rsid w:val="00D72EAD"/>
    <w:rsid w:val="00D73048"/>
    <w:rsid w:val="00D7343E"/>
    <w:rsid w:val="00D739E0"/>
    <w:rsid w:val="00D73BDB"/>
    <w:rsid w:val="00D73CD3"/>
    <w:rsid w:val="00D74A63"/>
    <w:rsid w:val="00D75928"/>
    <w:rsid w:val="00D77431"/>
    <w:rsid w:val="00D779BB"/>
    <w:rsid w:val="00D803B3"/>
    <w:rsid w:val="00D810C8"/>
    <w:rsid w:val="00D81B75"/>
    <w:rsid w:val="00D81D57"/>
    <w:rsid w:val="00D830AC"/>
    <w:rsid w:val="00D83E28"/>
    <w:rsid w:val="00D849CC"/>
    <w:rsid w:val="00D86CCC"/>
    <w:rsid w:val="00D870A8"/>
    <w:rsid w:val="00D870D3"/>
    <w:rsid w:val="00D87EDD"/>
    <w:rsid w:val="00D904A6"/>
    <w:rsid w:val="00D909F6"/>
    <w:rsid w:val="00D90C93"/>
    <w:rsid w:val="00D933F8"/>
    <w:rsid w:val="00D93ACF"/>
    <w:rsid w:val="00D93E9E"/>
    <w:rsid w:val="00D93F49"/>
    <w:rsid w:val="00D942FC"/>
    <w:rsid w:val="00D94726"/>
    <w:rsid w:val="00D9476D"/>
    <w:rsid w:val="00D9658B"/>
    <w:rsid w:val="00D97E18"/>
    <w:rsid w:val="00DA1271"/>
    <w:rsid w:val="00DA1B24"/>
    <w:rsid w:val="00DA1BBC"/>
    <w:rsid w:val="00DA22A9"/>
    <w:rsid w:val="00DA2824"/>
    <w:rsid w:val="00DA2C9C"/>
    <w:rsid w:val="00DA2CA9"/>
    <w:rsid w:val="00DA34AF"/>
    <w:rsid w:val="00DA5167"/>
    <w:rsid w:val="00DA523A"/>
    <w:rsid w:val="00DA53B1"/>
    <w:rsid w:val="00DA5A09"/>
    <w:rsid w:val="00DA5E3F"/>
    <w:rsid w:val="00DA6A0A"/>
    <w:rsid w:val="00DA6BCD"/>
    <w:rsid w:val="00DB0167"/>
    <w:rsid w:val="00DB0EA5"/>
    <w:rsid w:val="00DB20FE"/>
    <w:rsid w:val="00DB26CB"/>
    <w:rsid w:val="00DB27CE"/>
    <w:rsid w:val="00DB37C9"/>
    <w:rsid w:val="00DB38C1"/>
    <w:rsid w:val="00DB4A0A"/>
    <w:rsid w:val="00DB4EE6"/>
    <w:rsid w:val="00DB54DB"/>
    <w:rsid w:val="00DB6DB3"/>
    <w:rsid w:val="00DB7750"/>
    <w:rsid w:val="00DC041A"/>
    <w:rsid w:val="00DC17F1"/>
    <w:rsid w:val="00DC1B05"/>
    <w:rsid w:val="00DC209D"/>
    <w:rsid w:val="00DC24A9"/>
    <w:rsid w:val="00DC2629"/>
    <w:rsid w:val="00DC2CE6"/>
    <w:rsid w:val="00DC41C5"/>
    <w:rsid w:val="00DC53E1"/>
    <w:rsid w:val="00DC5B62"/>
    <w:rsid w:val="00DC60C0"/>
    <w:rsid w:val="00DC6869"/>
    <w:rsid w:val="00DC6A1E"/>
    <w:rsid w:val="00DC776F"/>
    <w:rsid w:val="00DC79F5"/>
    <w:rsid w:val="00DD04A1"/>
    <w:rsid w:val="00DD0575"/>
    <w:rsid w:val="00DD0831"/>
    <w:rsid w:val="00DD0911"/>
    <w:rsid w:val="00DD0D0C"/>
    <w:rsid w:val="00DD0F5D"/>
    <w:rsid w:val="00DD1F9F"/>
    <w:rsid w:val="00DD2569"/>
    <w:rsid w:val="00DD3875"/>
    <w:rsid w:val="00DD426F"/>
    <w:rsid w:val="00DD468B"/>
    <w:rsid w:val="00DD533C"/>
    <w:rsid w:val="00DD5DF5"/>
    <w:rsid w:val="00DD6C77"/>
    <w:rsid w:val="00DE0470"/>
    <w:rsid w:val="00DE1205"/>
    <w:rsid w:val="00DE1E03"/>
    <w:rsid w:val="00DE260F"/>
    <w:rsid w:val="00DE267C"/>
    <w:rsid w:val="00DE2BEF"/>
    <w:rsid w:val="00DE309F"/>
    <w:rsid w:val="00DE38D7"/>
    <w:rsid w:val="00DE55CC"/>
    <w:rsid w:val="00DE5B1F"/>
    <w:rsid w:val="00DE5DF8"/>
    <w:rsid w:val="00DE611F"/>
    <w:rsid w:val="00DE715F"/>
    <w:rsid w:val="00DE7E0E"/>
    <w:rsid w:val="00DF078F"/>
    <w:rsid w:val="00DF2561"/>
    <w:rsid w:val="00DF2A93"/>
    <w:rsid w:val="00DF2E7D"/>
    <w:rsid w:val="00DF434C"/>
    <w:rsid w:val="00DF4720"/>
    <w:rsid w:val="00DF472D"/>
    <w:rsid w:val="00DF4998"/>
    <w:rsid w:val="00DF4DC4"/>
    <w:rsid w:val="00DF52F7"/>
    <w:rsid w:val="00DF5582"/>
    <w:rsid w:val="00DF599E"/>
    <w:rsid w:val="00DF6A45"/>
    <w:rsid w:val="00E00247"/>
    <w:rsid w:val="00E00318"/>
    <w:rsid w:val="00E016FC"/>
    <w:rsid w:val="00E01D62"/>
    <w:rsid w:val="00E028F7"/>
    <w:rsid w:val="00E0292A"/>
    <w:rsid w:val="00E02FB5"/>
    <w:rsid w:val="00E03C68"/>
    <w:rsid w:val="00E04375"/>
    <w:rsid w:val="00E04965"/>
    <w:rsid w:val="00E04AA8"/>
    <w:rsid w:val="00E04C53"/>
    <w:rsid w:val="00E06136"/>
    <w:rsid w:val="00E07452"/>
    <w:rsid w:val="00E07D9B"/>
    <w:rsid w:val="00E07F99"/>
    <w:rsid w:val="00E102AC"/>
    <w:rsid w:val="00E10548"/>
    <w:rsid w:val="00E1063F"/>
    <w:rsid w:val="00E10AD6"/>
    <w:rsid w:val="00E129D1"/>
    <w:rsid w:val="00E12E66"/>
    <w:rsid w:val="00E13BB4"/>
    <w:rsid w:val="00E140A6"/>
    <w:rsid w:val="00E14668"/>
    <w:rsid w:val="00E146A2"/>
    <w:rsid w:val="00E14F99"/>
    <w:rsid w:val="00E2027E"/>
    <w:rsid w:val="00E20415"/>
    <w:rsid w:val="00E2076B"/>
    <w:rsid w:val="00E21112"/>
    <w:rsid w:val="00E2187C"/>
    <w:rsid w:val="00E2254D"/>
    <w:rsid w:val="00E226A2"/>
    <w:rsid w:val="00E23C29"/>
    <w:rsid w:val="00E25514"/>
    <w:rsid w:val="00E25ACD"/>
    <w:rsid w:val="00E26CFF"/>
    <w:rsid w:val="00E26DAC"/>
    <w:rsid w:val="00E27166"/>
    <w:rsid w:val="00E3177D"/>
    <w:rsid w:val="00E32902"/>
    <w:rsid w:val="00E329B8"/>
    <w:rsid w:val="00E33E7D"/>
    <w:rsid w:val="00E34584"/>
    <w:rsid w:val="00E35FBA"/>
    <w:rsid w:val="00E360C1"/>
    <w:rsid w:val="00E366A3"/>
    <w:rsid w:val="00E36716"/>
    <w:rsid w:val="00E36C5E"/>
    <w:rsid w:val="00E37626"/>
    <w:rsid w:val="00E37AFF"/>
    <w:rsid w:val="00E4020B"/>
    <w:rsid w:val="00E40940"/>
    <w:rsid w:val="00E41077"/>
    <w:rsid w:val="00E41AC7"/>
    <w:rsid w:val="00E41B6A"/>
    <w:rsid w:val="00E42043"/>
    <w:rsid w:val="00E436A3"/>
    <w:rsid w:val="00E440BE"/>
    <w:rsid w:val="00E44167"/>
    <w:rsid w:val="00E44201"/>
    <w:rsid w:val="00E460B6"/>
    <w:rsid w:val="00E463D4"/>
    <w:rsid w:val="00E47BB2"/>
    <w:rsid w:val="00E503CC"/>
    <w:rsid w:val="00E5047D"/>
    <w:rsid w:val="00E50CA9"/>
    <w:rsid w:val="00E528A6"/>
    <w:rsid w:val="00E53B7A"/>
    <w:rsid w:val="00E543EA"/>
    <w:rsid w:val="00E5497C"/>
    <w:rsid w:val="00E5546D"/>
    <w:rsid w:val="00E5723A"/>
    <w:rsid w:val="00E57552"/>
    <w:rsid w:val="00E6128B"/>
    <w:rsid w:val="00E613D4"/>
    <w:rsid w:val="00E63C60"/>
    <w:rsid w:val="00E648B7"/>
    <w:rsid w:val="00E64B27"/>
    <w:rsid w:val="00E64C91"/>
    <w:rsid w:val="00E653DD"/>
    <w:rsid w:val="00E65626"/>
    <w:rsid w:val="00E65959"/>
    <w:rsid w:val="00E65D5E"/>
    <w:rsid w:val="00E6744E"/>
    <w:rsid w:val="00E67708"/>
    <w:rsid w:val="00E67D19"/>
    <w:rsid w:val="00E701AA"/>
    <w:rsid w:val="00E70821"/>
    <w:rsid w:val="00E717D4"/>
    <w:rsid w:val="00E71FD2"/>
    <w:rsid w:val="00E72E2F"/>
    <w:rsid w:val="00E7377A"/>
    <w:rsid w:val="00E74318"/>
    <w:rsid w:val="00E7483F"/>
    <w:rsid w:val="00E748FE"/>
    <w:rsid w:val="00E74E99"/>
    <w:rsid w:val="00E75515"/>
    <w:rsid w:val="00E7636D"/>
    <w:rsid w:val="00E76836"/>
    <w:rsid w:val="00E7698D"/>
    <w:rsid w:val="00E80528"/>
    <w:rsid w:val="00E81064"/>
    <w:rsid w:val="00E81486"/>
    <w:rsid w:val="00E82086"/>
    <w:rsid w:val="00E820DC"/>
    <w:rsid w:val="00E828EB"/>
    <w:rsid w:val="00E82FFB"/>
    <w:rsid w:val="00E84048"/>
    <w:rsid w:val="00E84213"/>
    <w:rsid w:val="00E853CC"/>
    <w:rsid w:val="00E85E7B"/>
    <w:rsid w:val="00E865AD"/>
    <w:rsid w:val="00E87072"/>
    <w:rsid w:val="00E916E4"/>
    <w:rsid w:val="00E91CA3"/>
    <w:rsid w:val="00E91F20"/>
    <w:rsid w:val="00E933AE"/>
    <w:rsid w:val="00E93B59"/>
    <w:rsid w:val="00E95011"/>
    <w:rsid w:val="00E958D3"/>
    <w:rsid w:val="00E964C5"/>
    <w:rsid w:val="00E97DBF"/>
    <w:rsid w:val="00EA03EF"/>
    <w:rsid w:val="00EA0EE1"/>
    <w:rsid w:val="00EA1298"/>
    <w:rsid w:val="00EA15A8"/>
    <w:rsid w:val="00EA265B"/>
    <w:rsid w:val="00EA2BDB"/>
    <w:rsid w:val="00EA2CC6"/>
    <w:rsid w:val="00EA2FE6"/>
    <w:rsid w:val="00EA3590"/>
    <w:rsid w:val="00EA3909"/>
    <w:rsid w:val="00EA56E3"/>
    <w:rsid w:val="00EA5EEF"/>
    <w:rsid w:val="00EA5F97"/>
    <w:rsid w:val="00EA5FED"/>
    <w:rsid w:val="00EA6D13"/>
    <w:rsid w:val="00EA7BB4"/>
    <w:rsid w:val="00EB11B8"/>
    <w:rsid w:val="00EB1E87"/>
    <w:rsid w:val="00EB2C18"/>
    <w:rsid w:val="00EB4132"/>
    <w:rsid w:val="00EB44D1"/>
    <w:rsid w:val="00EB4E32"/>
    <w:rsid w:val="00EB5BA1"/>
    <w:rsid w:val="00EB602B"/>
    <w:rsid w:val="00EB67C5"/>
    <w:rsid w:val="00EC000A"/>
    <w:rsid w:val="00EC0035"/>
    <w:rsid w:val="00EC070C"/>
    <w:rsid w:val="00EC4A5A"/>
    <w:rsid w:val="00EC4AA0"/>
    <w:rsid w:val="00EC5A2F"/>
    <w:rsid w:val="00EC7737"/>
    <w:rsid w:val="00ED0028"/>
    <w:rsid w:val="00ED09C0"/>
    <w:rsid w:val="00ED0E11"/>
    <w:rsid w:val="00ED11BC"/>
    <w:rsid w:val="00ED2D76"/>
    <w:rsid w:val="00ED2FAB"/>
    <w:rsid w:val="00ED3A93"/>
    <w:rsid w:val="00ED3E97"/>
    <w:rsid w:val="00ED448E"/>
    <w:rsid w:val="00ED5705"/>
    <w:rsid w:val="00ED6F03"/>
    <w:rsid w:val="00ED7681"/>
    <w:rsid w:val="00EE0060"/>
    <w:rsid w:val="00EE0439"/>
    <w:rsid w:val="00EE0A4B"/>
    <w:rsid w:val="00EE0B69"/>
    <w:rsid w:val="00EE1993"/>
    <w:rsid w:val="00EE2BD3"/>
    <w:rsid w:val="00EE3BF1"/>
    <w:rsid w:val="00EE4704"/>
    <w:rsid w:val="00EE4BCB"/>
    <w:rsid w:val="00EE4DAC"/>
    <w:rsid w:val="00EE4E3E"/>
    <w:rsid w:val="00EE5FC7"/>
    <w:rsid w:val="00EE61CC"/>
    <w:rsid w:val="00EE6241"/>
    <w:rsid w:val="00EE6830"/>
    <w:rsid w:val="00EE6AFA"/>
    <w:rsid w:val="00EF0648"/>
    <w:rsid w:val="00EF0B56"/>
    <w:rsid w:val="00EF1956"/>
    <w:rsid w:val="00EF196D"/>
    <w:rsid w:val="00EF21C8"/>
    <w:rsid w:val="00EF22EF"/>
    <w:rsid w:val="00EF2529"/>
    <w:rsid w:val="00EF3D2B"/>
    <w:rsid w:val="00EF4565"/>
    <w:rsid w:val="00EF6001"/>
    <w:rsid w:val="00EF60D3"/>
    <w:rsid w:val="00EF6524"/>
    <w:rsid w:val="00EF6C0E"/>
    <w:rsid w:val="00EF6C51"/>
    <w:rsid w:val="00EF7978"/>
    <w:rsid w:val="00EF79E0"/>
    <w:rsid w:val="00F003FE"/>
    <w:rsid w:val="00F00E9A"/>
    <w:rsid w:val="00F01BFD"/>
    <w:rsid w:val="00F01F87"/>
    <w:rsid w:val="00F0242B"/>
    <w:rsid w:val="00F033DE"/>
    <w:rsid w:val="00F0364F"/>
    <w:rsid w:val="00F0390B"/>
    <w:rsid w:val="00F03B9C"/>
    <w:rsid w:val="00F03CEC"/>
    <w:rsid w:val="00F07B1A"/>
    <w:rsid w:val="00F1016A"/>
    <w:rsid w:val="00F11079"/>
    <w:rsid w:val="00F11719"/>
    <w:rsid w:val="00F11D76"/>
    <w:rsid w:val="00F13528"/>
    <w:rsid w:val="00F135FA"/>
    <w:rsid w:val="00F13736"/>
    <w:rsid w:val="00F14571"/>
    <w:rsid w:val="00F14A28"/>
    <w:rsid w:val="00F153EE"/>
    <w:rsid w:val="00F1578E"/>
    <w:rsid w:val="00F15B9D"/>
    <w:rsid w:val="00F15D8B"/>
    <w:rsid w:val="00F16193"/>
    <w:rsid w:val="00F1630F"/>
    <w:rsid w:val="00F1681D"/>
    <w:rsid w:val="00F17C4E"/>
    <w:rsid w:val="00F20A65"/>
    <w:rsid w:val="00F20B52"/>
    <w:rsid w:val="00F210AC"/>
    <w:rsid w:val="00F21871"/>
    <w:rsid w:val="00F219F0"/>
    <w:rsid w:val="00F2287C"/>
    <w:rsid w:val="00F22C9D"/>
    <w:rsid w:val="00F23020"/>
    <w:rsid w:val="00F2496B"/>
    <w:rsid w:val="00F251D5"/>
    <w:rsid w:val="00F25C6F"/>
    <w:rsid w:val="00F26834"/>
    <w:rsid w:val="00F26BE9"/>
    <w:rsid w:val="00F30296"/>
    <w:rsid w:val="00F307B6"/>
    <w:rsid w:val="00F32562"/>
    <w:rsid w:val="00F32745"/>
    <w:rsid w:val="00F32847"/>
    <w:rsid w:val="00F33B67"/>
    <w:rsid w:val="00F33D8E"/>
    <w:rsid w:val="00F34E39"/>
    <w:rsid w:val="00F35834"/>
    <w:rsid w:val="00F35E5D"/>
    <w:rsid w:val="00F35EAA"/>
    <w:rsid w:val="00F3659B"/>
    <w:rsid w:val="00F371FA"/>
    <w:rsid w:val="00F37E5E"/>
    <w:rsid w:val="00F40A3A"/>
    <w:rsid w:val="00F41955"/>
    <w:rsid w:val="00F41BED"/>
    <w:rsid w:val="00F422F7"/>
    <w:rsid w:val="00F42FF8"/>
    <w:rsid w:val="00F43C4B"/>
    <w:rsid w:val="00F43CCA"/>
    <w:rsid w:val="00F45E2E"/>
    <w:rsid w:val="00F4617F"/>
    <w:rsid w:val="00F46E84"/>
    <w:rsid w:val="00F5094B"/>
    <w:rsid w:val="00F50D33"/>
    <w:rsid w:val="00F50FED"/>
    <w:rsid w:val="00F51BF5"/>
    <w:rsid w:val="00F51F18"/>
    <w:rsid w:val="00F524C2"/>
    <w:rsid w:val="00F541A0"/>
    <w:rsid w:val="00F549A1"/>
    <w:rsid w:val="00F57B8F"/>
    <w:rsid w:val="00F57F2A"/>
    <w:rsid w:val="00F601CE"/>
    <w:rsid w:val="00F62C8C"/>
    <w:rsid w:val="00F63516"/>
    <w:rsid w:val="00F63552"/>
    <w:rsid w:val="00F63668"/>
    <w:rsid w:val="00F6440D"/>
    <w:rsid w:val="00F6684E"/>
    <w:rsid w:val="00F66BCF"/>
    <w:rsid w:val="00F673C2"/>
    <w:rsid w:val="00F67AC4"/>
    <w:rsid w:val="00F67AD7"/>
    <w:rsid w:val="00F71490"/>
    <w:rsid w:val="00F72B78"/>
    <w:rsid w:val="00F72BAF"/>
    <w:rsid w:val="00F74A9F"/>
    <w:rsid w:val="00F74AF4"/>
    <w:rsid w:val="00F7509A"/>
    <w:rsid w:val="00F75A72"/>
    <w:rsid w:val="00F75AD5"/>
    <w:rsid w:val="00F76901"/>
    <w:rsid w:val="00F77FA6"/>
    <w:rsid w:val="00F80413"/>
    <w:rsid w:val="00F80564"/>
    <w:rsid w:val="00F809C3"/>
    <w:rsid w:val="00F80D55"/>
    <w:rsid w:val="00F80DD7"/>
    <w:rsid w:val="00F81020"/>
    <w:rsid w:val="00F82FBD"/>
    <w:rsid w:val="00F83D0A"/>
    <w:rsid w:val="00F843C5"/>
    <w:rsid w:val="00F9075B"/>
    <w:rsid w:val="00F90CBA"/>
    <w:rsid w:val="00F910CC"/>
    <w:rsid w:val="00F91353"/>
    <w:rsid w:val="00F91573"/>
    <w:rsid w:val="00F91C77"/>
    <w:rsid w:val="00F9217B"/>
    <w:rsid w:val="00F92931"/>
    <w:rsid w:val="00F92F3A"/>
    <w:rsid w:val="00F931C7"/>
    <w:rsid w:val="00F93A13"/>
    <w:rsid w:val="00F94432"/>
    <w:rsid w:val="00F96E8E"/>
    <w:rsid w:val="00F97A4F"/>
    <w:rsid w:val="00F97DEC"/>
    <w:rsid w:val="00FA0527"/>
    <w:rsid w:val="00FA1E5D"/>
    <w:rsid w:val="00FA20E9"/>
    <w:rsid w:val="00FA22FC"/>
    <w:rsid w:val="00FA3562"/>
    <w:rsid w:val="00FA35BC"/>
    <w:rsid w:val="00FA3938"/>
    <w:rsid w:val="00FA3A58"/>
    <w:rsid w:val="00FA478B"/>
    <w:rsid w:val="00FA588D"/>
    <w:rsid w:val="00FA59DD"/>
    <w:rsid w:val="00FA738B"/>
    <w:rsid w:val="00FA7477"/>
    <w:rsid w:val="00FB18B6"/>
    <w:rsid w:val="00FB3A6A"/>
    <w:rsid w:val="00FB45A9"/>
    <w:rsid w:val="00FB5B85"/>
    <w:rsid w:val="00FB5E28"/>
    <w:rsid w:val="00FC0931"/>
    <w:rsid w:val="00FC09A5"/>
    <w:rsid w:val="00FC18F9"/>
    <w:rsid w:val="00FC1A5F"/>
    <w:rsid w:val="00FC1CE8"/>
    <w:rsid w:val="00FC27E1"/>
    <w:rsid w:val="00FC2970"/>
    <w:rsid w:val="00FC31CC"/>
    <w:rsid w:val="00FC536F"/>
    <w:rsid w:val="00FC6D57"/>
    <w:rsid w:val="00FC72A7"/>
    <w:rsid w:val="00FC7B88"/>
    <w:rsid w:val="00FD010B"/>
    <w:rsid w:val="00FD112D"/>
    <w:rsid w:val="00FD1C8F"/>
    <w:rsid w:val="00FD1E94"/>
    <w:rsid w:val="00FD3095"/>
    <w:rsid w:val="00FD33EE"/>
    <w:rsid w:val="00FD3EC1"/>
    <w:rsid w:val="00FD41B4"/>
    <w:rsid w:val="00FD597C"/>
    <w:rsid w:val="00FD6511"/>
    <w:rsid w:val="00FD68CF"/>
    <w:rsid w:val="00FD6C5C"/>
    <w:rsid w:val="00FD6FDA"/>
    <w:rsid w:val="00FD75E2"/>
    <w:rsid w:val="00FD7F37"/>
    <w:rsid w:val="00FE0420"/>
    <w:rsid w:val="00FE0435"/>
    <w:rsid w:val="00FE0991"/>
    <w:rsid w:val="00FE1959"/>
    <w:rsid w:val="00FE1D8D"/>
    <w:rsid w:val="00FE21C5"/>
    <w:rsid w:val="00FE2858"/>
    <w:rsid w:val="00FE5244"/>
    <w:rsid w:val="00FE5280"/>
    <w:rsid w:val="00FE53CB"/>
    <w:rsid w:val="00FE70BB"/>
    <w:rsid w:val="00FE7325"/>
    <w:rsid w:val="00FE7AF3"/>
    <w:rsid w:val="00FE7CA6"/>
    <w:rsid w:val="00FF06AF"/>
    <w:rsid w:val="00FF070B"/>
    <w:rsid w:val="00FF0EB4"/>
    <w:rsid w:val="00FF1AAF"/>
    <w:rsid w:val="00FF2027"/>
    <w:rsid w:val="00FF2174"/>
    <w:rsid w:val="00FF2356"/>
    <w:rsid w:val="00FF2623"/>
    <w:rsid w:val="00FF31AA"/>
    <w:rsid w:val="00FF3239"/>
    <w:rsid w:val="00FF3281"/>
    <w:rsid w:val="00FF33B1"/>
    <w:rsid w:val="00FF3984"/>
    <w:rsid w:val="00FF4853"/>
    <w:rsid w:val="00FF5000"/>
    <w:rsid w:val="00FF5004"/>
    <w:rsid w:val="00FF57A4"/>
    <w:rsid w:val="00FF5E04"/>
    <w:rsid w:val="00FF71CE"/>
    <w:rsid w:val="00FF72F8"/>
    <w:rsid w:val="00FF7581"/>
    <w:rsid w:val="00FF7D8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62DB5"/>
  <w15:docId w15:val="{7833B275-69A8-4273-A1DB-A00A46EA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251D8"/>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947521"/>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qFormat/>
    <w:rsid w:val="00E91F20"/>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uiPriority w:val="99"/>
    <w:rsid w:val="00C236A6"/>
    <w:rPr>
      <w:rFonts w:ascii="Tahoma" w:hAnsi="Tahoma"/>
      <w:sz w:val="16"/>
      <w:szCs w:val="16"/>
    </w:rPr>
  </w:style>
  <w:style w:type="character" w:customStyle="1" w:styleId="BesedilooblakaZnak">
    <w:name w:val="Besedilo oblačka Znak"/>
    <w:link w:val="Besedilooblaka"/>
    <w:uiPriority w:val="99"/>
    <w:rsid w:val="00C236A6"/>
    <w:rPr>
      <w:rFonts w:ascii="Tahoma" w:hAnsi="Tahoma" w:cs="Tahoma"/>
      <w:sz w:val="16"/>
      <w:szCs w:val="16"/>
    </w:rPr>
  </w:style>
  <w:style w:type="paragraph" w:styleId="Glava">
    <w:name w:val="header"/>
    <w:aliases w:val="Znak Znak Znak,Znak Znak,Znak, Znak,Glava1,E-PVO-glava,body txt,Glava - napis"/>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body txt Znak,Glava - napis Znak"/>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link w:val="Naslov5"/>
    <w:rsid w:val="00E91F20"/>
    <w:rPr>
      <w:b/>
      <w:bCs/>
      <w:sz w:val="28"/>
      <w:szCs w:val="28"/>
    </w:rPr>
  </w:style>
  <w:style w:type="character" w:customStyle="1" w:styleId="Naslov9Znak">
    <w:name w:val="Naslov 9 Znak"/>
    <w:link w:val="Naslov9"/>
    <w:uiPriority w:val="99"/>
    <w:rsid w:val="00E91F20"/>
    <w:rPr>
      <w:rFonts w:ascii="Arial" w:hAnsi="Arial" w:cs="Arial"/>
      <w:b/>
      <w:bCs/>
      <w:sz w:val="32"/>
      <w:szCs w:val="32"/>
    </w:rPr>
  </w:style>
  <w:style w:type="character" w:customStyle="1" w:styleId="Naslov1Znak">
    <w:name w:val="Naslov 1 Znak"/>
    <w:link w:val="Naslov1"/>
    <w:rsid w:val="003B1CF7"/>
    <w:rPr>
      <w:rFonts w:ascii="Arial Narrow" w:hAnsi="Arial Narrow"/>
      <w:b/>
      <w:bCs/>
      <w:sz w:val="28"/>
      <w:szCs w:val="24"/>
    </w:rPr>
  </w:style>
  <w:style w:type="character" w:customStyle="1" w:styleId="Naslov2Znak">
    <w:name w:val="Naslov 2 Znak"/>
    <w:link w:val="Naslov2"/>
    <w:rsid w:val="003B1CF7"/>
    <w:rPr>
      <w:rFonts w:ascii="Arial" w:hAnsi="Arial" w:cs="Arial"/>
      <w:b/>
      <w:bCs/>
      <w:i/>
      <w:iCs/>
      <w:sz w:val="28"/>
      <w:szCs w:val="28"/>
    </w:rPr>
  </w:style>
  <w:style w:type="character" w:customStyle="1" w:styleId="Naslov3Znak">
    <w:name w:val="Naslov 3 Znak"/>
    <w:link w:val="Naslov3"/>
    <w:rsid w:val="003B1CF7"/>
    <w:rPr>
      <w:rFonts w:ascii="Cambria" w:hAnsi="Cambria"/>
      <w:b/>
      <w:bCs/>
      <w:sz w:val="26"/>
      <w:szCs w:val="26"/>
    </w:rPr>
  </w:style>
  <w:style w:type="character" w:customStyle="1" w:styleId="Naslov4Znak">
    <w:name w:val="Naslov 4 Znak"/>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qFormat/>
    <w:rsid w:val="003B1CF7"/>
    <w:pPr>
      <w:ind w:right="23"/>
    </w:pPr>
    <w:rPr>
      <w:rFonts w:ascii="Arial" w:hAnsi="Arial"/>
    </w:rPr>
  </w:style>
  <w:style w:type="character" w:customStyle="1" w:styleId="TelobesedilaZnak">
    <w:name w:val="Telo besedila Znak"/>
    <w:link w:val="Telobesedila"/>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rPr>
  </w:style>
  <w:style w:type="character" w:customStyle="1" w:styleId="Telobesedila2Znak">
    <w:name w:val="Telo besedila 2 Znak"/>
    <w:link w:val="Telobesedila2"/>
    <w:rsid w:val="003B1CF7"/>
    <w:rPr>
      <w:rFonts w:ascii="Arial" w:hAnsi="Arial" w:cs="Arial"/>
      <w:sz w:val="24"/>
      <w:szCs w:val="24"/>
    </w:rPr>
  </w:style>
  <w:style w:type="paragraph" w:styleId="Telobesedila-zamik3">
    <w:name w:val="Body Text Indent 3"/>
    <w:basedOn w:val="Navaden"/>
    <w:link w:val="Telobesedila-zamik3Znak"/>
    <w:uiPriority w:val="99"/>
    <w:rsid w:val="003B1CF7"/>
    <w:pPr>
      <w:spacing w:after="120"/>
      <w:ind w:left="283"/>
    </w:pPr>
    <w:rPr>
      <w:sz w:val="16"/>
      <w:szCs w:val="16"/>
    </w:rPr>
  </w:style>
  <w:style w:type="character" w:customStyle="1" w:styleId="Telobesedila-zamik3Znak">
    <w:name w:val="Telo besedila - zamik 3 Znak"/>
    <w:link w:val="Telobesedila-zamik3"/>
    <w:uiPriority w:val="99"/>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link w:val="Naslov"/>
    <w:rsid w:val="003B1CF7"/>
    <w:rPr>
      <w:b/>
      <w:bCs/>
      <w:sz w:val="24"/>
      <w:szCs w:val="24"/>
    </w:rPr>
  </w:style>
  <w:style w:type="paragraph" w:styleId="Pripombabesedilo">
    <w:name w:val="annotation text"/>
    <w:basedOn w:val="Navaden"/>
    <w:link w:val="PripombabesediloZnak2"/>
    <w:rsid w:val="003B1CF7"/>
    <w:rPr>
      <w:sz w:val="20"/>
      <w:szCs w:val="20"/>
    </w:rPr>
  </w:style>
  <w:style w:type="character" w:customStyle="1" w:styleId="Komentar-besediloZnak">
    <w:name w:val="Komentar - besedilo Znak"/>
    <w:basedOn w:val="Privzetapisavaodstavka"/>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link w:val="Telobesedila-zamik"/>
    <w:rsid w:val="003B1CF7"/>
    <w:rPr>
      <w:sz w:val="24"/>
      <w:szCs w:val="24"/>
    </w:rPr>
  </w:style>
  <w:style w:type="paragraph" w:styleId="Telobesedila3">
    <w:name w:val="Body Text 3"/>
    <w:basedOn w:val="Navaden"/>
    <w:link w:val="Telobesedila3Znak"/>
    <w:uiPriority w:val="99"/>
    <w:rsid w:val="003B1CF7"/>
    <w:pPr>
      <w:spacing w:after="120"/>
    </w:pPr>
    <w:rPr>
      <w:sz w:val="16"/>
      <w:szCs w:val="16"/>
    </w:rPr>
  </w:style>
  <w:style w:type="character" w:customStyle="1" w:styleId="Telobesedila3Znak">
    <w:name w:val="Telo besedila 3 Znak"/>
    <w:link w:val="Telobesedila3"/>
    <w:uiPriority w:val="99"/>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NoSpacing1">
    <w:name w:val="No Spacing1"/>
    <w:qFormat/>
    <w:rsid w:val="003B1CF7"/>
    <w:rPr>
      <w:rFonts w:ascii="Calibri" w:eastAsia="Calibri" w:hAnsi="Calibri"/>
      <w:sz w:val="22"/>
      <w:szCs w:val="22"/>
      <w:lang w:val="en-US" w:eastAsia="en-US"/>
    </w:rPr>
  </w:style>
  <w:style w:type="paragraph" w:styleId="Navadensplet">
    <w:name w:val="Normal (Web)"/>
    <w:basedOn w:val="Navaden"/>
    <w:uiPriority w:val="99"/>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uiPriority w:val="99"/>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uiPriority w:val="99"/>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aliases w:val="IFZ f,Footnote,Fußnote,-E Fußnotentext,Fußnotentext Ursprung"/>
    <w:basedOn w:val="Navaden"/>
    <w:link w:val="Sprotnaopomba-besediloZnak"/>
    <w:uiPriority w:val="99"/>
    <w:rsid w:val="003B1CF7"/>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ListParagraph1">
    <w:name w:val="List Paragraph1"/>
    <w:basedOn w:val="Navaden"/>
    <w:qFormat/>
    <w:rsid w:val="003B1CF7"/>
    <w:pPr>
      <w:ind w:left="708"/>
    </w:pPr>
  </w:style>
  <w:style w:type="paragraph" w:customStyle="1" w:styleId="BodyText31">
    <w:name w:val="Body Text 31"/>
    <w:basedOn w:val="Navaden"/>
    <w:uiPriority w:val="99"/>
    <w:rsid w:val="003B1CF7"/>
    <w:pPr>
      <w:jc w:val="both"/>
    </w:pPr>
    <w:rPr>
      <w:rFonts w:ascii="Arial" w:hAnsi="Arial"/>
      <w:sz w:val="22"/>
      <w:szCs w:val="20"/>
    </w:rPr>
  </w:style>
  <w:style w:type="paragraph" w:customStyle="1" w:styleId="Odstavekseznama1">
    <w:name w:val="Odstavek seznama1"/>
    <w:basedOn w:val="Navaden"/>
    <w:uiPriority w:val="99"/>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Pripombabesedilo"/>
    <w:link w:val="PripombabesediloZnak"/>
    <w:rsid w:val="003B1CF7"/>
    <w:rPr>
      <w:sz w:val="20"/>
      <w:szCs w:val="20"/>
    </w:rPr>
  </w:style>
  <w:style w:type="character" w:styleId="Pripombasklic">
    <w:name w:val="annotation reference"/>
    <w:uiPriority w:val="99"/>
    <w:unhideWhenUsed/>
    <w:rsid w:val="003B1CF7"/>
    <w:rPr>
      <w:sz w:val="16"/>
      <w:szCs w:val="16"/>
    </w:rPr>
  </w:style>
  <w:style w:type="paragraph" w:styleId="Zadevapripombe">
    <w:name w:val="annotation subject"/>
    <w:basedOn w:val="Pripombabesedilo"/>
    <w:next w:val="Pripombabesedilo"/>
    <w:link w:val="ZadevapripombeZnak"/>
    <w:uiPriority w:val="99"/>
    <w:unhideWhenUsed/>
    <w:rsid w:val="003B1CF7"/>
    <w:rPr>
      <w:b/>
      <w:bCs/>
    </w:rPr>
  </w:style>
  <w:style w:type="character" w:customStyle="1" w:styleId="ZadevapripombeZnak">
    <w:name w:val="Zadeva pripombe Znak"/>
    <w:link w:val="Zadevapripombe"/>
    <w:uiPriority w:val="99"/>
    <w:rsid w:val="003B1CF7"/>
    <w:rPr>
      <w:b/>
      <w:bCs/>
    </w:rPr>
  </w:style>
  <w:style w:type="character" w:customStyle="1" w:styleId="PripombabesediloZnak2">
    <w:name w:val="Pripomba – besedilo Znak2"/>
    <w:basedOn w:val="Privzetapisavaodstavka"/>
    <w:link w:val="Pripombabesedilo"/>
    <w:rsid w:val="003B1CF7"/>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basedOn w:val="Navadnatabela"/>
    <w:uiPriority w:val="59"/>
    <w:rsid w:val="003B1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rsid w:val="00526975"/>
    <w:rPr>
      <w:rFonts w:ascii="Tahoma" w:hAnsi="Tahoma"/>
      <w:sz w:val="16"/>
      <w:szCs w:val="16"/>
    </w:rPr>
  </w:style>
  <w:style w:type="character" w:customStyle="1" w:styleId="ZgradbadokumentaZnak">
    <w:name w:val="Zgradba dokumenta Znak"/>
    <w:link w:val="Zgradbadokumenta"/>
    <w:rsid w:val="00526975"/>
    <w:rPr>
      <w:rFonts w:ascii="Tahoma" w:hAnsi="Tahoma" w:cs="Tahoma"/>
      <w:sz w:val="16"/>
      <w:szCs w:val="16"/>
    </w:rPr>
  </w:style>
  <w:style w:type="paragraph" w:customStyle="1" w:styleId="Tabelle">
    <w:name w:val="Tabelle"/>
    <w:basedOn w:val="Navaden"/>
    <w:rsid w:val="00B7298A"/>
    <w:pPr>
      <w:keepNext/>
      <w:keepLines/>
      <w:tabs>
        <w:tab w:val="center" w:pos="4536"/>
        <w:tab w:val="right" w:pos="9072"/>
      </w:tabs>
      <w:snapToGrid w:val="0"/>
      <w:spacing w:before="60" w:after="60" w:line="240" w:lineRule="atLeast"/>
    </w:pPr>
    <w:rPr>
      <w:rFonts w:ascii="Arial" w:hAnsi="Arial" w:cs="Arial"/>
      <w:sz w:val="20"/>
      <w:szCs w:val="20"/>
      <w:lang w:val="de-DE"/>
    </w:rPr>
  </w:style>
  <w:style w:type="paragraph" w:styleId="Brezrazmikov">
    <w:name w:val="No Spacing"/>
    <w:basedOn w:val="Navaden"/>
    <w:link w:val="BrezrazmikovZnak"/>
    <w:uiPriority w:val="1"/>
    <w:qFormat/>
    <w:rsid w:val="00160E68"/>
    <w:rPr>
      <w:rFonts w:ascii="Calibri" w:eastAsia="Calibri" w:hAnsi="Calibri"/>
      <w:sz w:val="22"/>
      <w:szCs w:val="22"/>
      <w:lang w:val="en-US" w:eastAsia="en-US" w:bidi="en-US"/>
    </w:rPr>
  </w:style>
  <w:style w:type="character" w:customStyle="1" w:styleId="Naslov6Znak">
    <w:name w:val="Naslov 6 Znak"/>
    <w:link w:val="Naslov6"/>
    <w:semiHidden/>
    <w:rsid w:val="00947521"/>
    <w:rPr>
      <w:rFonts w:ascii="Calibri" w:hAnsi="Calibri"/>
      <w:b/>
      <w:bCs/>
      <w:sz w:val="22"/>
      <w:szCs w:val="22"/>
    </w:rPr>
  </w:style>
  <w:style w:type="paragraph" w:customStyle="1" w:styleId="NavadenLevo1">
    <w:name w:val="Navaden + Levo:  1"/>
    <w:aliases w:val="27 cm"/>
    <w:basedOn w:val="Navaden"/>
    <w:link w:val="NavadenLevo127cmZnak"/>
    <w:rsid w:val="00947521"/>
    <w:pPr>
      <w:ind w:left="1440"/>
    </w:pPr>
  </w:style>
  <w:style w:type="character" w:customStyle="1" w:styleId="NavadenLevo127cmZnak">
    <w:name w:val="Navaden + Levo:  1;27 cm Znak"/>
    <w:link w:val="NavadenLevo1"/>
    <w:rsid w:val="00947521"/>
    <w:rPr>
      <w:sz w:val="24"/>
      <w:szCs w:val="24"/>
    </w:rPr>
  </w:style>
  <w:style w:type="paragraph" w:customStyle="1" w:styleId="NavadenKrepko">
    <w:name w:val="Navaden + Krepko"/>
    <w:basedOn w:val="Navaden"/>
    <w:uiPriority w:val="99"/>
    <w:rsid w:val="00947521"/>
    <w:pPr>
      <w:ind w:left="1890"/>
    </w:pPr>
    <w:rPr>
      <w:b/>
    </w:rPr>
  </w:style>
  <w:style w:type="paragraph" w:styleId="HTML-oblikovano">
    <w:name w:val="HTML Preformatted"/>
    <w:basedOn w:val="Navaden"/>
    <w:link w:val="HTML-oblikovanoZnak"/>
    <w:rsid w:val="00947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link w:val="HTML-oblikovano"/>
    <w:rsid w:val="00947521"/>
    <w:rPr>
      <w:rFonts w:ascii="Courier New" w:hAnsi="Courier New" w:cs="Courier New"/>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947521"/>
    <w:pPr>
      <w:widowControl w:val="0"/>
      <w:spacing w:after="160" w:line="240" w:lineRule="exact"/>
    </w:pPr>
    <w:rPr>
      <w:rFonts w:ascii="Tahoma" w:hAnsi="Tahoma"/>
      <w:sz w:val="20"/>
      <w:szCs w:val="20"/>
      <w:lang w:val="en-US" w:eastAsia="en-US"/>
    </w:rPr>
  </w:style>
  <w:style w:type="character" w:styleId="Sprotnaopomba-sklic">
    <w:name w:val="footnote reference"/>
    <w:aliases w:val="Footnote number,-E Fußnotenzeichen"/>
    <w:uiPriority w:val="99"/>
    <w:rsid w:val="00947521"/>
    <w:rPr>
      <w:vertAlign w:val="superscript"/>
    </w:rPr>
  </w:style>
  <w:style w:type="paragraph" w:customStyle="1" w:styleId="CharChar1">
    <w:name w:val="Char Char1"/>
    <w:basedOn w:val="Navaden"/>
    <w:uiPriority w:val="99"/>
    <w:rsid w:val="00947521"/>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947521"/>
    <w:pPr>
      <w:spacing w:after="200" w:line="276" w:lineRule="auto"/>
    </w:pPr>
    <w:rPr>
      <w:rFonts w:ascii="Calibri" w:hAnsi="Calibri"/>
      <w:sz w:val="22"/>
      <w:szCs w:val="22"/>
      <w:lang w:val="en-US" w:eastAsia="en-US"/>
    </w:rPr>
  </w:style>
  <w:style w:type="paragraph" w:styleId="Konnaopomba-besedilo">
    <w:name w:val="endnote text"/>
    <w:basedOn w:val="Navaden"/>
    <w:link w:val="Konnaopomba-besediloZnak1"/>
    <w:uiPriority w:val="99"/>
    <w:unhideWhenUsed/>
    <w:rsid w:val="00947521"/>
    <w:rPr>
      <w:rFonts w:eastAsia="Calibri"/>
      <w:sz w:val="20"/>
      <w:szCs w:val="20"/>
    </w:rPr>
  </w:style>
  <w:style w:type="character" w:customStyle="1" w:styleId="Konnaopomba-besediloZnak">
    <w:name w:val="Končna opomba - besedilo Znak"/>
    <w:basedOn w:val="Privzetapisavaodstavka"/>
    <w:uiPriority w:val="99"/>
    <w:rsid w:val="00947521"/>
  </w:style>
  <w:style w:type="character" w:customStyle="1" w:styleId="Konnaopomba-besediloZnak1">
    <w:name w:val="Končna opomba - besedilo Znak1"/>
    <w:link w:val="Konnaopomba-besedilo"/>
    <w:uiPriority w:val="99"/>
    <w:locked/>
    <w:rsid w:val="00947521"/>
    <w:rPr>
      <w:rFonts w:eastAsia="Calibri"/>
    </w:rPr>
  </w:style>
  <w:style w:type="character" w:styleId="SledenaHiperpovezava">
    <w:name w:val="FollowedHyperlink"/>
    <w:uiPriority w:val="99"/>
    <w:unhideWhenUsed/>
    <w:rsid w:val="00947521"/>
    <w:rPr>
      <w:color w:val="800080"/>
      <w:u w:val="single"/>
    </w:rPr>
  </w:style>
  <w:style w:type="character" w:customStyle="1" w:styleId="27cmZnak">
    <w:name w:val="27 cm Znak"/>
    <w:link w:val="NavadenLevo11"/>
    <w:locked/>
    <w:rsid w:val="00947521"/>
    <w:rPr>
      <w:sz w:val="24"/>
      <w:szCs w:val="24"/>
    </w:rPr>
  </w:style>
  <w:style w:type="paragraph" w:customStyle="1" w:styleId="NavadenLevo11">
    <w:name w:val="Navaden + Levo:  11"/>
    <w:aliases w:val="27 cm1"/>
    <w:basedOn w:val="Navaden"/>
    <w:link w:val="27cmZnak"/>
    <w:rsid w:val="00947521"/>
    <w:pPr>
      <w:ind w:left="1440"/>
    </w:pPr>
  </w:style>
  <w:style w:type="paragraph" w:customStyle="1" w:styleId="align-justify">
    <w:name w:val="align-justify"/>
    <w:basedOn w:val="Navaden"/>
    <w:rsid w:val="00947521"/>
    <w:pPr>
      <w:spacing w:before="100" w:beforeAutospacing="1" w:after="100" w:afterAutospacing="1"/>
    </w:pPr>
  </w:style>
  <w:style w:type="character" w:customStyle="1" w:styleId="graytext">
    <w:name w:val="graytext"/>
    <w:basedOn w:val="Privzetapisavaodstavka"/>
    <w:rsid w:val="00947521"/>
  </w:style>
  <w:style w:type="paragraph" w:customStyle="1" w:styleId="Slog1">
    <w:name w:val="Slog1"/>
    <w:basedOn w:val="Navaden"/>
    <w:link w:val="Slog1Znak"/>
    <w:qFormat/>
    <w:rsid w:val="00947521"/>
    <w:pPr>
      <w:numPr>
        <w:numId w:val="9"/>
      </w:numPr>
    </w:pPr>
    <w:rPr>
      <w:rFonts w:ascii="Arial Narrow" w:hAnsi="Arial Narrow"/>
      <w:b/>
      <w:sz w:val="22"/>
      <w:szCs w:val="22"/>
    </w:rPr>
  </w:style>
  <w:style w:type="paragraph" w:customStyle="1" w:styleId="Slog2">
    <w:name w:val="Slog2"/>
    <w:basedOn w:val="Navaden"/>
    <w:link w:val="Slog2Znak"/>
    <w:qFormat/>
    <w:rsid w:val="00947521"/>
    <w:pPr>
      <w:numPr>
        <w:ilvl w:val="1"/>
        <w:numId w:val="9"/>
      </w:numPr>
    </w:pPr>
    <w:rPr>
      <w:rFonts w:ascii="Arial Narrow" w:hAnsi="Arial Narrow"/>
      <w:sz w:val="20"/>
      <w:szCs w:val="20"/>
    </w:rPr>
  </w:style>
  <w:style w:type="character" w:customStyle="1" w:styleId="Slog1Znak">
    <w:name w:val="Slog1 Znak"/>
    <w:link w:val="Slog1"/>
    <w:rsid w:val="00947521"/>
    <w:rPr>
      <w:rFonts w:ascii="Arial Narrow" w:hAnsi="Arial Narrow"/>
      <w:b/>
      <w:sz w:val="22"/>
      <w:szCs w:val="22"/>
    </w:rPr>
  </w:style>
  <w:style w:type="paragraph" w:customStyle="1" w:styleId="Slog3">
    <w:name w:val="Slog3"/>
    <w:basedOn w:val="Navaden"/>
    <w:link w:val="Slog3Znak"/>
    <w:qFormat/>
    <w:rsid w:val="00947521"/>
    <w:pPr>
      <w:numPr>
        <w:ilvl w:val="2"/>
        <w:numId w:val="9"/>
      </w:numPr>
    </w:pPr>
    <w:rPr>
      <w:rFonts w:ascii="Arial Narrow" w:hAnsi="Arial Narrow"/>
      <w:sz w:val="20"/>
      <w:szCs w:val="20"/>
    </w:rPr>
  </w:style>
  <w:style w:type="character" w:customStyle="1" w:styleId="Slog2Znak">
    <w:name w:val="Slog2 Znak"/>
    <w:link w:val="Slog2"/>
    <w:rsid w:val="00947521"/>
    <w:rPr>
      <w:rFonts w:ascii="Arial Narrow" w:hAnsi="Arial Narrow"/>
    </w:rPr>
  </w:style>
  <w:style w:type="character" w:customStyle="1" w:styleId="Slog3Znak">
    <w:name w:val="Slog3 Znak"/>
    <w:link w:val="Slog3"/>
    <w:rsid w:val="00947521"/>
    <w:rPr>
      <w:rFonts w:ascii="Arial Narrow" w:hAnsi="Arial Narrow"/>
    </w:rPr>
  </w:style>
  <w:style w:type="numbering" w:customStyle="1" w:styleId="SlogVrstinaoznaka">
    <w:name w:val="Slog Vrstična oznaka"/>
    <w:rsid w:val="00947521"/>
    <w:pPr>
      <w:numPr>
        <w:numId w:val="10"/>
      </w:numPr>
    </w:pPr>
  </w:style>
  <w:style w:type="character" w:customStyle="1" w:styleId="BrezrazmikovZnak">
    <w:name w:val="Brez razmikov Znak"/>
    <w:link w:val="Brezrazmikov"/>
    <w:uiPriority w:val="1"/>
    <w:locked/>
    <w:rsid w:val="00947521"/>
    <w:rPr>
      <w:rFonts w:ascii="Calibri" w:eastAsia="Calibri" w:hAnsi="Calibri"/>
      <w:sz w:val="22"/>
      <w:szCs w:val="22"/>
      <w:lang w:val="en-US" w:eastAsia="en-US" w:bidi="en-US"/>
    </w:rPr>
  </w:style>
  <w:style w:type="character" w:styleId="Poudarek">
    <w:name w:val="Emphasis"/>
    <w:uiPriority w:val="20"/>
    <w:qFormat/>
    <w:rsid w:val="00D23206"/>
    <w:rPr>
      <w:i/>
      <w:iCs/>
    </w:rPr>
  </w:style>
  <w:style w:type="character" w:customStyle="1" w:styleId="apple-converted-space">
    <w:name w:val="apple-converted-space"/>
    <w:basedOn w:val="Privzetapisavaodstavka"/>
    <w:rsid w:val="00D23206"/>
  </w:style>
  <w:style w:type="paragraph" w:styleId="Revizija">
    <w:name w:val="Revision"/>
    <w:hidden/>
    <w:uiPriority w:val="99"/>
    <w:semiHidden/>
    <w:rsid w:val="001B0A6A"/>
    <w:rPr>
      <w:sz w:val="24"/>
      <w:szCs w:val="24"/>
    </w:rPr>
  </w:style>
  <w:style w:type="paragraph" w:customStyle="1" w:styleId="normal">
    <w:name w:val="///normal///"/>
    <w:basedOn w:val="Navaden"/>
    <w:link w:val="normalChar"/>
    <w:qFormat/>
    <w:rsid w:val="000563F5"/>
    <w:pPr>
      <w:jc w:val="both"/>
    </w:pPr>
    <w:rPr>
      <w:rFonts w:ascii="Arial Narrow" w:hAnsi="Arial Narrow"/>
      <w:sz w:val="20"/>
    </w:rPr>
  </w:style>
  <w:style w:type="character" w:customStyle="1" w:styleId="normalChar">
    <w:name w:val="///normal/// Char"/>
    <w:link w:val="normal"/>
    <w:rsid w:val="000563F5"/>
    <w:rPr>
      <w:rFonts w:ascii="Arial Narrow" w:hAnsi="Arial Narrow"/>
      <w:szCs w:val="24"/>
    </w:rPr>
  </w:style>
  <w:style w:type="character" w:customStyle="1" w:styleId="PripombabesediloZnak1">
    <w:name w:val="Pripomba – besedilo Znak1"/>
    <w:rsid w:val="00C36C44"/>
  </w:style>
  <w:style w:type="character" w:customStyle="1" w:styleId="Barvniseznampoudarek1Znak">
    <w:name w:val="Barvni seznam – poudarek 1 Znak"/>
    <w:link w:val="Barvniseznampoudarek1"/>
    <w:uiPriority w:val="34"/>
    <w:rsid w:val="00D3524B"/>
    <w:rPr>
      <w:rFonts w:ascii="Calibri" w:eastAsia="Calibri" w:hAnsi="Calibri" w:cs="Calibri"/>
      <w:sz w:val="22"/>
      <w:szCs w:val="22"/>
      <w:lang w:eastAsia="en-US"/>
    </w:rPr>
  </w:style>
  <w:style w:type="table" w:styleId="Barvniseznampoudarek1">
    <w:name w:val="Colorful List Accent 1"/>
    <w:basedOn w:val="Navadnatabela"/>
    <w:link w:val="Barvniseznampoudarek1Znak"/>
    <w:uiPriority w:val="34"/>
    <w:rsid w:val="00D3524B"/>
    <w:rPr>
      <w:rFonts w:ascii="Calibri" w:eastAsia="Calibri" w:hAnsi="Calibri" w:cs="Calibri"/>
      <w:sz w:val="22"/>
      <w:szCs w:val="22"/>
      <w:lang w:eastAsia="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styleId="Besedilooznabemesta">
    <w:name w:val="Placeholder Text"/>
    <w:basedOn w:val="Privzetapisavaodstavka"/>
    <w:uiPriority w:val="99"/>
    <w:semiHidden/>
    <w:rsid w:val="00EC4A5A"/>
    <w:rPr>
      <w:color w:val="808080"/>
    </w:rPr>
  </w:style>
  <w:style w:type="paragraph" w:customStyle="1" w:styleId="TableParagraph">
    <w:name w:val="Table Paragraph"/>
    <w:basedOn w:val="Navaden"/>
    <w:uiPriority w:val="1"/>
    <w:qFormat/>
    <w:rsid w:val="004D3410"/>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avaden"/>
    <w:rsid w:val="004D3410"/>
    <w:pPr>
      <w:spacing w:before="100" w:beforeAutospacing="1" w:after="100" w:afterAutospacing="1"/>
    </w:pPr>
  </w:style>
  <w:style w:type="character" w:customStyle="1" w:styleId="cf01">
    <w:name w:val="cf01"/>
    <w:basedOn w:val="Privzetapisavaodstavka"/>
    <w:rsid w:val="004D3410"/>
    <w:rPr>
      <w:rFonts w:ascii="Segoe UI" w:hAnsi="Segoe UI" w:cs="Segoe UI" w:hint="default"/>
      <w:sz w:val="18"/>
      <w:szCs w:val="18"/>
    </w:rPr>
  </w:style>
  <w:style w:type="character" w:customStyle="1" w:styleId="markmqz245ghn">
    <w:name w:val="markmqz245ghn"/>
    <w:basedOn w:val="Privzetapisavaodstavka"/>
    <w:rsid w:val="00FF7D80"/>
  </w:style>
  <w:style w:type="character" w:customStyle="1" w:styleId="mark33cf9f99l">
    <w:name w:val="mark33cf9f99l"/>
    <w:basedOn w:val="Privzetapisavaodstavka"/>
    <w:rsid w:val="00FF7D80"/>
  </w:style>
  <w:style w:type="paragraph" w:styleId="NaslovTOC">
    <w:name w:val="TOC Heading"/>
    <w:basedOn w:val="Naslov1"/>
    <w:next w:val="Navaden"/>
    <w:uiPriority w:val="39"/>
    <w:unhideWhenUsed/>
    <w:qFormat/>
    <w:rsid w:val="00764837"/>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670227">
      <w:bodyDiv w:val="1"/>
      <w:marLeft w:val="0"/>
      <w:marRight w:val="0"/>
      <w:marTop w:val="0"/>
      <w:marBottom w:val="0"/>
      <w:divBdr>
        <w:top w:val="none" w:sz="0" w:space="0" w:color="auto"/>
        <w:left w:val="none" w:sz="0" w:space="0" w:color="auto"/>
        <w:bottom w:val="none" w:sz="0" w:space="0" w:color="auto"/>
        <w:right w:val="none" w:sz="0" w:space="0" w:color="auto"/>
      </w:divBdr>
    </w:div>
    <w:div w:id="1208182831">
      <w:bodyDiv w:val="1"/>
      <w:marLeft w:val="0"/>
      <w:marRight w:val="0"/>
      <w:marTop w:val="0"/>
      <w:marBottom w:val="0"/>
      <w:divBdr>
        <w:top w:val="none" w:sz="0" w:space="0" w:color="auto"/>
        <w:left w:val="none" w:sz="0" w:space="0" w:color="auto"/>
        <w:bottom w:val="none" w:sz="0" w:space="0" w:color="auto"/>
        <w:right w:val="none" w:sz="0" w:space="0" w:color="auto"/>
      </w:divBdr>
    </w:div>
    <w:div w:id="1225142771">
      <w:bodyDiv w:val="1"/>
      <w:marLeft w:val="0"/>
      <w:marRight w:val="0"/>
      <w:marTop w:val="0"/>
      <w:marBottom w:val="0"/>
      <w:divBdr>
        <w:top w:val="none" w:sz="0" w:space="0" w:color="auto"/>
        <w:left w:val="none" w:sz="0" w:space="0" w:color="auto"/>
        <w:bottom w:val="none" w:sz="0" w:space="0" w:color="auto"/>
        <w:right w:val="none" w:sz="0" w:space="0" w:color="auto"/>
      </w:divBdr>
    </w:div>
    <w:div w:id="1392116257">
      <w:bodyDiv w:val="1"/>
      <w:marLeft w:val="0"/>
      <w:marRight w:val="0"/>
      <w:marTop w:val="0"/>
      <w:marBottom w:val="0"/>
      <w:divBdr>
        <w:top w:val="none" w:sz="0" w:space="0" w:color="auto"/>
        <w:left w:val="none" w:sz="0" w:space="0" w:color="auto"/>
        <w:bottom w:val="none" w:sz="0" w:space="0" w:color="auto"/>
        <w:right w:val="none" w:sz="0" w:space="0" w:color="auto"/>
      </w:divBdr>
    </w:div>
    <w:div w:id="1919243190">
      <w:bodyDiv w:val="1"/>
      <w:marLeft w:val="0"/>
      <w:marRight w:val="0"/>
      <w:marTop w:val="0"/>
      <w:marBottom w:val="0"/>
      <w:divBdr>
        <w:top w:val="none" w:sz="0" w:space="0" w:color="auto"/>
        <w:left w:val="none" w:sz="0" w:space="0" w:color="auto"/>
        <w:bottom w:val="none" w:sz="0" w:space="0" w:color="auto"/>
        <w:right w:val="none" w:sz="0" w:space="0" w:color="auto"/>
      </w:divBdr>
    </w:div>
    <w:div w:id="2025862837">
      <w:bodyDiv w:val="1"/>
      <w:marLeft w:val="0"/>
      <w:marRight w:val="0"/>
      <w:marTop w:val="0"/>
      <w:marBottom w:val="0"/>
      <w:divBdr>
        <w:top w:val="none" w:sz="0" w:space="0" w:color="auto"/>
        <w:left w:val="none" w:sz="0" w:space="0" w:color="auto"/>
        <w:bottom w:val="none" w:sz="0" w:space="0" w:color="auto"/>
        <w:right w:val="none" w:sz="0" w:space="0" w:color="auto"/>
      </w:divBdr>
    </w:div>
    <w:div w:id="207149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63DECB-98C9-4A8B-8CFC-83B096CBF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105</TotalTime>
  <Pages>12</Pages>
  <Words>4725</Words>
  <Characters>26939</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RD</vt:lpstr>
      <vt:lpstr>RD</vt:lpstr>
    </vt:vector>
  </TitlesOfParts>
  <Company>Home</Company>
  <LinksUpToDate>false</LinksUpToDate>
  <CharactersWithSpaces>31601</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dc:title>
  <dc:subject>laboratorijska oprema</dc:subject>
  <dc:creator>ES</dc:creator>
  <cp:lastModifiedBy>Robert</cp:lastModifiedBy>
  <cp:revision>24</cp:revision>
  <cp:lastPrinted>2023-05-18T15:35:00Z</cp:lastPrinted>
  <dcterms:created xsi:type="dcterms:W3CDTF">2024-12-05T15:25:00Z</dcterms:created>
  <dcterms:modified xsi:type="dcterms:W3CDTF">2025-03-10T11:55:00Z</dcterms:modified>
</cp:coreProperties>
</file>